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2796F" w14:textId="49409C0B" w:rsidR="00625D70" w:rsidRPr="007D3E81" w:rsidRDefault="00625D70" w:rsidP="00625D7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370270">
        <w:rPr>
          <w:b/>
          <w:i/>
          <w:noProof/>
          <w:sz w:val="28"/>
        </w:rPr>
        <w:t>R3-215373</w:t>
      </w:r>
    </w:p>
    <w:p w14:paraId="6989537D" w14:textId="77777777" w:rsidR="00625D70" w:rsidRDefault="00625D70" w:rsidP="00625D70">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71664A4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625D70">
        <w:rPr>
          <w:rFonts w:ascii="Arial" w:hAnsi="Arial" w:cs="Arial"/>
          <w:b/>
          <w:bCs/>
          <w:sz w:val="24"/>
          <w:lang w:val="en-US"/>
        </w:rPr>
        <w:t>4</w:t>
      </w:r>
      <w:proofErr w:type="gramEnd"/>
    </w:p>
    <w:p w14:paraId="61F6732C" w14:textId="1374D8BF"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r w:rsidR="000474DB">
        <w:rPr>
          <w:rFonts w:ascii="Arial" w:hAnsi="Arial" w:cs="Arial"/>
          <w:b/>
          <w:bCs/>
          <w:sz w:val="24"/>
          <w:lang w:val="en-US"/>
        </w:rPr>
        <w:t xml:space="preserve">, </w:t>
      </w:r>
      <w:r w:rsidR="006F6BC9">
        <w:rPr>
          <w:rFonts w:ascii="Arial" w:hAnsi="Arial" w:cs="Arial"/>
          <w:b/>
          <w:bCs/>
          <w:sz w:val="24"/>
          <w:lang w:val="en-US"/>
        </w:rPr>
        <w:t xml:space="preserve">Huawei, </w:t>
      </w:r>
      <w:r w:rsidR="006F6BC9" w:rsidRPr="006F6BC9">
        <w:rPr>
          <w:rFonts w:ascii="Arial" w:hAnsi="Arial" w:cs="Arial"/>
          <w:b/>
          <w:bCs/>
          <w:sz w:val="24"/>
          <w:lang w:val="en-US"/>
        </w:rPr>
        <w:t>Qualcomm Incorporated</w:t>
      </w:r>
    </w:p>
    <w:p w14:paraId="46AD591E" w14:textId="2668F43B"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2D5E12" w:rsidRPr="00DA203C">
        <w:rPr>
          <w:rFonts w:ascii="Arial" w:hAnsi="Arial"/>
          <w:sz w:val="24"/>
          <w:lang w:eastAsia="zh-CN"/>
        </w:rPr>
        <w:t>(</w:t>
      </w:r>
      <w:r w:rsidR="002D5E12" w:rsidRPr="002D5E12">
        <w:rPr>
          <w:rFonts w:ascii="Arial" w:hAnsi="Arial" w:cs="Arial"/>
          <w:b/>
          <w:bCs/>
          <w:sz w:val="24"/>
          <w:lang w:val="en-US"/>
        </w:rPr>
        <w:t>TP to TS 38.4</w:t>
      </w:r>
      <w:r w:rsidR="006F6BC9">
        <w:rPr>
          <w:rFonts w:ascii="Arial" w:hAnsi="Arial" w:cs="Arial"/>
          <w:b/>
          <w:bCs/>
          <w:sz w:val="24"/>
          <w:lang w:val="en-US"/>
        </w:rPr>
        <w:t>6</w:t>
      </w:r>
      <w:r w:rsidR="002D5E12" w:rsidRPr="002D5E12">
        <w:rPr>
          <w:rFonts w:ascii="Arial" w:hAnsi="Arial" w:cs="Arial"/>
          <w:b/>
          <w:bCs/>
          <w:sz w:val="24"/>
          <w:lang w:val="en-US"/>
        </w:rPr>
        <w:t xml:space="preserve">3 BL CR) </w:t>
      </w:r>
      <w:r w:rsidR="002A14C9">
        <w:rPr>
          <w:rFonts w:ascii="Arial" w:hAnsi="Arial" w:cs="Arial"/>
          <w:b/>
          <w:bCs/>
          <w:sz w:val="24"/>
          <w:lang w:val="en-US"/>
        </w:rPr>
        <w:t>S</w:t>
      </w:r>
      <w:r w:rsidR="002A14C9" w:rsidRPr="007A2ED0">
        <w:rPr>
          <w:rFonts w:ascii="Arial" w:hAnsi="Arial" w:cs="Arial"/>
          <w:b/>
          <w:bCs/>
          <w:sz w:val="24"/>
          <w:lang w:val="en-US"/>
        </w:rPr>
        <w:t>upport of Multicast Distribution Setup and Release</w:t>
      </w:r>
    </w:p>
    <w:p w14:paraId="0340B097" w14:textId="198F4C4F"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2D5E12">
        <w:rPr>
          <w:rFonts w:ascii="Arial" w:hAnsi="Arial" w:cs="Arial"/>
          <w:b/>
          <w:bCs/>
          <w:sz w:val="24"/>
          <w:lang w:val="en-US"/>
        </w:rPr>
        <w:t>Other</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A4F16AB" w14:textId="77777777" w:rsidR="006F6BC9" w:rsidRDefault="006F6BC9" w:rsidP="006F6BC9">
      <w:pPr>
        <w:pStyle w:val="Proposal"/>
        <w:numPr>
          <w:ilvl w:val="0"/>
          <w:numId w:val="0"/>
        </w:numPr>
        <w:rPr>
          <w:rFonts w:eastAsiaTheme="minorEastAsia"/>
          <w:b w:val="0"/>
        </w:rPr>
      </w:pPr>
      <w:r>
        <w:rPr>
          <w:rFonts w:eastAsiaTheme="minorEastAsia" w:hint="eastAsia"/>
          <w:b w:val="0"/>
        </w:rPr>
        <w:t>A</w:t>
      </w:r>
      <w:r>
        <w:rPr>
          <w:rFonts w:eastAsiaTheme="minorEastAsia"/>
          <w:b w:val="0"/>
        </w:rPr>
        <w:t>s discussed in [1], the following proposals are achieved:</w:t>
      </w:r>
    </w:p>
    <w:p w14:paraId="1E9F21B7" w14:textId="77777777" w:rsidR="00E67C95" w:rsidRDefault="00E67C95" w:rsidP="00E67C95">
      <w:pPr>
        <w:spacing w:after="0"/>
        <w:rPr>
          <w:rFonts w:eastAsiaTheme="minorEastAsia"/>
          <w:b/>
          <w:lang w:val="en-US" w:eastAsia="zh-CN"/>
        </w:rPr>
      </w:pPr>
      <w:r w:rsidRPr="006F5C02">
        <w:rPr>
          <w:b/>
        </w:rPr>
        <w:t>Propos</w:t>
      </w:r>
      <w:r w:rsidRPr="006E1FA8">
        <w:rPr>
          <w:b/>
        </w:rPr>
        <w:t xml:space="preserve">al </w:t>
      </w:r>
      <w:r>
        <w:rPr>
          <w:b/>
          <w:noProof/>
        </w:rPr>
        <w:t>9</w:t>
      </w:r>
      <w:r w:rsidRPr="006E1FA8">
        <w:rPr>
          <w:b/>
        </w:rPr>
        <w:t>.</w:t>
      </w:r>
      <w:r w:rsidRPr="00514541">
        <w:rPr>
          <w:rFonts w:eastAsiaTheme="minorEastAsia"/>
          <w:b/>
          <w:lang w:eastAsia="zh-CN"/>
        </w:rPr>
        <w:t xml:space="preserve"> I</w:t>
      </w:r>
      <w:proofErr w:type="spellStart"/>
      <w:r w:rsidRPr="006E1FA8">
        <w:rPr>
          <w:rFonts w:eastAsiaTheme="minorEastAsia"/>
          <w:b/>
          <w:lang w:val="en-US" w:eastAsia="zh-CN"/>
        </w:rPr>
        <w:t>n</w:t>
      </w:r>
      <w:r w:rsidRPr="006F5C02">
        <w:rPr>
          <w:rFonts w:eastAsiaTheme="minorEastAsia"/>
          <w:b/>
          <w:lang w:val="en-US" w:eastAsia="zh-CN"/>
        </w:rPr>
        <w:t>troduce</w:t>
      </w:r>
      <w:proofErr w:type="spellEnd"/>
      <w:r w:rsidRPr="006F5C02">
        <w:rPr>
          <w:rFonts w:eastAsiaTheme="minorEastAsia"/>
          <w:b/>
          <w:lang w:val="en-US" w:eastAsia="zh-CN"/>
        </w:rPr>
        <w:t xml:space="preserve">  non</w:t>
      </w:r>
      <w:r>
        <w:rPr>
          <w:rFonts w:eastAsiaTheme="minorEastAsia"/>
          <w:b/>
          <w:lang w:val="en-US" w:eastAsia="zh-CN"/>
        </w:rPr>
        <w:t>-</w:t>
      </w:r>
      <w:r w:rsidRPr="006F5C02">
        <w:rPr>
          <w:rFonts w:eastAsiaTheme="minorEastAsia"/>
          <w:b/>
          <w:lang w:val="en-US" w:eastAsia="zh-CN"/>
        </w:rPr>
        <w:t>UE associated Class1 E1AP procedure</w:t>
      </w:r>
      <w:r>
        <w:rPr>
          <w:rFonts w:eastAsiaTheme="minorEastAsia"/>
          <w:b/>
          <w:lang w:val="en-US" w:eastAsia="zh-CN"/>
        </w:rPr>
        <w:t>s</w:t>
      </w:r>
      <w:r>
        <w:rPr>
          <w:rFonts w:eastAsiaTheme="minorEastAsia" w:hint="eastAsia"/>
          <w:b/>
          <w:lang w:val="en-US" w:eastAsia="zh-CN"/>
        </w:rPr>
        <w:t>：</w:t>
      </w:r>
    </w:p>
    <w:p w14:paraId="59DD3322" w14:textId="77777777" w:rsidR="00E67C95" w:rsidRDefault="00E67C95" w:rsidP="00E67C95">
      <w:pPr>
        <w:pStyle w:val="af6"/>
        <w:numPr>
          <w:ilvl w:val="0"/>
          <w:numId w:val="23"/>
        </w:numPr>
        <w:overflowPunct/>
        <w:autoSpaceDE/>
        <w:autoSpaceDN/>
        <w:adjustRightInd/>
        <w:spacing w:after="0"/>
        <w:contextualSpacing w:val="0"/>
        <w:textAlignment w:val="auto"/>
        <w:rPr>
          <w:rFonts w:eastAsiaTheme="minorEastAsia"/>
          <w:b/>
          <w:lang w:val="en-US" w:eastAsia="zh-CN"/>
        </w:rPr>
      </w:pPr>
      <w:r w:rsidRPr="00775F23">
        <w:rPr>
          <w:rFonts w:eastAsiaTheme="minorEastAsia"/>
          <w:b/>
          <w:lang w:val="en-US" w:eastAsia="zh-CN"/>
        </w:rPr>
        <w:t>Multicast Distribution Setup procedure, triggered by the gNB-CU-UP</w:t>
      </w:r>
    </w:p>
    <w:p w14:paraId="15FF8E66" w14:textId="77777777" w:rsidR="00E67C95" w:rsidRDefault="00E67C95" w:rsidP="00E67C95">
      <w:pPr>
        <w:pStyle w:val="af6"/>
        <w:numPr>
          <w:ilvl w:val="1"/>
          <w:numId w:val="27"/>
        </w:numPr>
        <w:overflowPunct/>
        <w:autoSpaceDE/>
        <w:autoSpaceDN/>
        <w:adjustRightInd/>
        <w:spacing w:after="0"/>
        <w:contextualSpacing w:val="0"/>
        <w:textAlignment w:val="auto"/>
        <w:rPr>
          <w:rFonts w:eastAsiaTheme="minorEastAsia"/>
          <w:b/>
          <w:lang w:eastAsia="zh-CN"/>
        </w:rPr>
      </w:pPr>
      <w:r w:rsidRPr="00AB26F4">
        <w:rPr>
          <w:rFonts w:eastAsiaTheme="minorEastAsia"/>
          <w:b/>
          <w:lang w:eastAsia="zh-CN"/>
        </w:rPr>
        <w:t>in case the gNB-CU-UP</w:t>
      </w:r>
      <w:r w:rsidRPr="00E34E5E">
        <w:rPr>
          <w:rFonts w:eastAsiaTheme="minorEastAsia"/>
          <w:b/>
          <w:lang w:eastAsia="zh-CN"/>
        </w:rPr>
        <w:t xml:space="preserve"> decides or is configured to use unicast transport for multicast distribution sessions, it includes the DL GTP-U tunnel info in the Multicast Distribution Setup Request.</w:t>
      </w:r>
    </w:p>
    <w:p w14:paraId="080699E1" w14:textId="77777777" w:rsidR="00E67C95" w:rsidRPr="00E34E5E" w:rsidRDefault="00E67C95" w:rsidP="00E67C95">
      <w:pPr>
        <w:pStyle w:val="af6"/>
        <w:numPr>
          <w:ilvl w:val="1"/>
          <w:numId w:val="27"/>
        </w:numPr>
        <w:overflowPunct/>
        <w:autoSpaceDE/>
        <w:autoSpaceDN/>
        <w:adjustRightInd/>
        <w:spacing w:after="0"/>
        <w:contextualSpacing w:val="0"/>
        <w:textAlignment w:val="auto"/>
        <w:rPr>
          <w:rFonts w:eastAsiaTheme="minorEastAsia"/>
          <w:b/>
          <w:lang w:eastAsia="zh-CN"/>
        </w:rPr>
      </w:pPr>
      <w:r w:rsidRPr="00AB26F4">
        <w:rPr>
          <w:rFonts w:eastAsiaTheme="minorEastAsia"/>
          <w:b/>
          <w:lang w:eastAsia="zh-CN"/>
        </w:rPr>
        <w:t xml:space="preserve">in case the DL GTP-U tunnel info is not included in the Multicast Distribution Setup Request, the </w:t>
      </w:r>
      <w:r w:rsidRPr="00E34E5E">
        <w:rPr>
          <w:rFonts w:eastAsiaTheme="minorEastAsia"/>
          <w:b/>
          <w:lang w:eastAsia="zh-CN"/>
        </w:rPr>
        <w:t>gNB-CU-CP shall provide IP multicast DL tunnel info to the gNB-CU-UP, to enable IP multicast transport.</w:t>
      </w:r>
    </w:p>
    <w:p w14:paraId="0049F069" w14:textId="77777777" w:rsidR="00E67C95" w:rsidRPr="00B626D6" w:rsidRDefault="00E67C95" w:rsidP="00E67C95">
      <w:pPr>
        <w:pStyle w:val="af6"/>
        <w:numPr>
          <w:ilvl w:val="0"/>
          <w:numId w:val="23"/>
        </w:numPr>
        <w:overflowPunct/>
        <w:autoSpaceDE/>
        <w:autoSpaceDN/>
        <w:adjustRightInd/>
        <w:spacing w:after="0"/>
        <w:contextualSpacing w:val="0"/>
        <w:textAlignment w:val="auto"/>
        <w:rPr>
          <w:rFonts w:eastAsiaTheme="minorEastAsia" w:hint="eastAsia"/>
          <w:b/>
          <w:lang w:val="en-US" w:eastAsia="zh-CN"/>
        </w:rPr>
      </w:pPr>
      <w:r w:rsidRPr="00E34E5E">
        <w:rPr>
          <w:rFonts w:eastAsiaTheme="minorEastAsia"/>
          <w:b/>
          <w:lang w:val="en-US" w:eastAsia="zh-CN"/>
        </w:rPr>
        <w:t>Multicast Distribution Release procedure, triggered by the gNB-CU-UP or gNB-CU-</w:t>
      </w:r>
      <w:r>
        <w:rPr>
          <w:rFonts w:eastAsiaTheme="minorEastAsia"/>
          <w:b/>
          <w:lang w:val="en-US" w:eastAsia="zh-CN"/>
        </w:rPr>
        <w:t>C</w:t>
      </w:r>
      <w:r w:rsidRPr="00E34E5E">
        <w:rPr>
          <w:rFonts w:eastAsiaTheme="minorEastAsia"/>
          <w:b/>
          <w:lang w:val="en-US" w:eastAsia="zh-CN"/>
        </w:rPr>
        <w:t>P</w:t>
      </w:r>
    </w:p>
    <w:p w14:paraId="4AEE8408" w14:textId="77777777" w:rsidR="00E67C95" w:rsidRDefault="00E67C95" w:rsidP="006F6BC9">
      <w:pPr>
        <w:pStyle w:val="Proposal"/>
        <w:numPr>
          <w:ilvl w:val="0"/>
          <w:numId w:val="0"/>
        </w:numPr>
        <w:rPr>
          <w:rFonts w:eastAsiaTheme="minorEastAsia"/>
          <w:b w:val="0"/>
        </w:rPr>
      </w:pPr>
    </w:p>
    <w:p w14:paraId="6F065B9B" w14:textId="1EEED1AC" w:rsidR="006F6BC9" w:rsidRPr="008D5A72" w:rsidRDefault="006F6BC9" w:rsidP="006F6BC9">
      <w:pPr>
        <w:pStyle w:val="Proposal"/>
        <w:numPr>
          <w:ilvl w:val="0"/>
          <w:numId w:val="0"/>
        </w:numPr>
        <w:rPr>
          <w:b w:val="0"/>
        </w:rPr>
      </w:pPr>
      <w:r>
        <w:rPr>
          <w:rFonts w:eastAsiaTheme="minorEastAsia"/>
          <w:b w:val="0"/>
        </w:rPr>
        <w:t xml:space="preserve">In this paper, we provide the </w:t>
      </w:r>
      <w:r w:rsidRPr="008D5A72">
        <w:rPr>
          <w:b w:val="0"/>
        </w:rPr>
        <w:t>text proposal to BL CR of TS 38.4</w:t>
      </w:r>
      <w:r>
        <w:rPr>
          <w:b w:val="0"/>
        </w:rPr>
        <w:t>6</w:t>
      </w:r>
      <w:r w:rsidRPr="008D5A72">
        <w:rPr>
          <w:b w:val="0"/>
        </w:rPr>
        <w:t xml:space="preserve">3 in </w:t>
      </w:r>
      <w:r>
        <w:rPr>
          <w:b w:val="0"/>
        </w:rPr>
        <w:t>Section 3</w:t>
      </w:r>
      <w:r w:rsidRPr="008D5A72">
        <w:rPr>
          <w:b w:val="0"/>
        </w:rPr>
        <w:t>.</w:t>
      </w:r>
    </w:p>
    <w:p w14:paraId="61F52C4A" w14:textId="387E4AF4" w:rsidR="006F6BC9" w:rsidRPr="006F6BC9" w:rsidRDefault="006F6BC9" w:rsidP="006F6BC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6F6BC9">
        <w:rPr>
          <w:rFonts w:eastAsia="宋体" w:cs="Arial"/>
          <w:b/>
          <w:sz w:val="32"/>
          <w:szCs w:val="32"/>
          <w:lang w:val="en-US" w:eastAsia="zh-CN"/>
        </w:rPr>
        <w:t>2 Reference</w:t>
      </w:r>
    </w:p>
    <w:p w14:paraId="2DE9C2B5" w14:textId="77777777" w:rsidR="00E67C95" w:rsidRPr="00367E35" w:rsidRDefault="00E67C95" w:rsidP="00E67C95">
      <w:pPr>
        <w:overflowPunct/>
        <w:autoSpaceDE/>
        <w:autoSpaceDN/>
        <w:adjustRightInd/>
        <w:textAlignment w:val="auto"/>
        <w:rPr>
          <w:highlight w:val="yellow"/>
          <w:lang w:eastAsia="zh-CN"/>
        </w:rPr>
      </w:pPr>
      <w:r>
        <w:rPr>
          <w:rFonts w:ascii="Arial" w:eastAsiaTheme="minorEastAsia" w:hAnsi="Arial" w:cs="Arial"/>
          <w:sz w:val="21"/>
          <w:szCs w:val="21"/>
          <w:lang w:val="en-US" w:eastAsia="zh-CN"/>
        </w:rPr>
        <w:t xml:space="preserve">[1] </w:t>
      </w:r>
      <w:r w:rsidRPr="00B626D6">
        <w:rPr>
          <w:rFonts w:ascii="Arial" w:eastAsiaTheme="minorEastAsia" w:hAnsi="Arial" w:cs="Arial"/>
          <w:sz w:val="21"/>
          <w:szCs w:val="21"/>
          <w:lang w:val="en-US" w:eastAsia="zh-CN"/>
        </w:rPr>
        <w:t>R3-215138 Consideration on Multicast Session Management. Huawei, CBN, Lenovo, Motorola Mobility, Qualcomm Incorporated, China Unicom, China Telecom</w:t>
      </w:r>
      <w:r w:rsidRPr="005D2FB6">
        <w:rPr>
          <w:rFonts w:ascii="Arial" w:eastAsiaTheme="minorEastAsia" w:hAnsi="Arial" w:cs="Arial"/>
          <w:sz w:val="21"/>
          <w:szCs w:val="21"/>
          <w:lang w:val="en-US" w:eastAsia="zh-CN"/>
        </w:rPr>
        <w:t>.</w:t>
      </w:r>
    </w:p>
    <w:p w14:paraId="7D3FE11E" w14:textId="6F497F99" w:rsidR="00D57AC9" w:rsidRDefault="001A60ED"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00D57AC9" w:rsidRPr="002E76D7">
        <w:rPr>
          <w:rFonts w:eastAsia="宋体" w:cs="Arial"/>
          <w:b/>
          <w:sz w:val="32"/>
          <w:szCs w:val="32"/>
          <w:lang w:val="en-US" w:eastAsia="zh-CN"/>
        </w:rPr>
        <w:tab/>
      </w:r>
      <w:r w:rsidR="002D5E12">
        <w:rPr>
          <w:rFonts w:eastAsia="宋体" w:cs="Arial"/>
          <w:b/>
          <w:sz w:val="32"/>
          <w:szCs w:val="32"/>
          <w:lang w:val="en-US" w:eastAsia="zh-CN"/>
        </w:rPr>
        <w:t>Text Proposal</w:t>
      </w:r>
    </w:p>
    <w:p w14:paraId="0F51E005" w14:textId="29E44FEB" w:rsidR="002D5E12" w:rsidRDefault="002D5E12" w:rsidP="002D5E12">
      <w:pPr>
        <w:rPr>
          <w:rFonts w:eastAsia="宋体"/>
          <w:lang w:val="en-US" w:eastAsia="zh-CN"/>
        </w:rPr>
      </w:pPr>
    </w:p>
    <w:p w14:paraId="74B92E62" w14:textId="4DAE9F57" w:rsidR="00A736E7" w:rsidRDefault="00A736E7"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C9B7AFC" w14:textId="77777777" w:rsidR="00AE709D" w:rsidRPr="00D629EF" w:rsidRDefault="00AE709D" w:rsidP="00AE709D">
      <w:pPr>
        <w:pStyle w:val="1"/>
      </w:pPr>
      <w:bookmarkStart w:id="4" w:name="_Toc81380391"/>
      <w:r w:rsidRPr="00D629EF">
        <w:t>2</w:t>
      </w:r>
      <w:r w:rsidRPr="00D629EF">
        <w:tab/>
        <w:t>References</w:t>
      </w:r>
      <w:bookmarkEnd w:id="4"/>
    </w:p>
    <w:p w14:paraId="03C9EECA" w14:textId="77777777" w:rsidR="00AE709D" w:rsidRPr="00D629EF" w:rsidRDefault="00AE709D" w:rsidP="00AE709D">
      <w:r w:rsidRPr="00D629EF">
        <w:t>The following documents contain provisions which, through reference in this text, constitute provisions of the present document.</w:t>
      </w:r>
    </w:p>
    <w:p w14:paraId="74DA7BAB" w14:textId="77777777" w:rsidR="00AE709D" w:rsidRPr="00D629EF" w:rsidRDefault="00AE709D" w:rsidP="00AE709D">
      <w:pPr>
        <w:pStyle w:val="B1"/>
      </w:pPr>
      <w:r w:rsidRPr="00D629EF">
        <w:t>-</w:t>
      </w:r>
      <w:r w:rsidRPr="00D629EF">
        <w:tab/>
        <w:t>References are either specific (identified by date of publication, edition number, version number, etc.) or non</w:t>
      </w:r>
      <w:r w:rsidRPr="00D629EF">
        <w:noBreakHyphen/>
        <w:t>specific.</w:t>
      </w:r>
    </w:p>
    <w:p w14:paraId="7CC7497A" w14:textId="77777777" w:rsidR="00AE709D" w:rsidRPr="00D629EF" w:rsidRDefault="00AE709D" w:rsidP="00AE709D">
      <w:pPr>
        <w:pStyle w:val="B1"/>
      </w:pPr>
      <w:r w:rsidRPr="00D629EF">
        <w:t>-</w:t>
      </w:r>
      <w:r w:rsidRPr="00D629EF">
        <w:tab/>
        <w:t>For a specific reference, subsequent revisions do not apply.</w:t>
      </w:r>
    </w:p>
    <w:p w14:paraId="045ABEFE" w14:textId="77777777" w:rsidR="00AE709D" w:rsidRPr="00D629EF" w:rsidRDefault="00AE709D" w:rsidP="00AE709D">
      <w:pPr>
        <w:pStyle w:val="B1"/>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p w14:paraId="285DB884" w14:textId="77777777" w:rsidR="00AE709D" w:rsidRPr="00D629EF" w:rsidRDefault="00AE709D" w:rsidP="00AE709D">
      <w:pPr>
        <w:pStyle w:val="EX"/>
      </w:pPr>
      <w:r w:rsidRPr="00D629EF">
        <w:t>[1]</w:t>
      </w:r>
      <w:r w:rsidRPr="00D629EF">
        <w:tab/>
        <w:t>3GPP TR 21.905: "Vocabulary for 3GPP Specifications".</w:t>
      </w:r>
    </w:p>
    <w:p w14:paraId="2E7C7A2B" w14:textId="77777777" w:rsidR="00AE709D" w:rsidRPr="00D629EF" w:rsidRDefault="00AE709D" w:rsidP="00AE709D">
      <w:pPr>
        <w:pStyle w:val="EX"/>
      </w:pPr>
      <w:r w:rsidRPr="00D629EF">
        <w:t>[2]</w:t>
      </w:r>
      <w:r w:rsidRPr="00D629EF">
        <w:tab/>
        <w:t>3GPP TS 38.401: "NG-RAN; Architecture Description".</w:t>
      </w:r>
    </w:p>
    <w:p w14:paraId="786791C5" w14:textId="77777777" w:rsidR="00AE709D" w:rsidRPr="00D629EF" w:rsidRDefault="00AE709D" w:rsidP="00AE709D">
      <w:pPr>
        <w:pStyle w:val="EX"/>
      </w:pPr>
      <w:r w:rsidRPr="00D629EF">
        <w:t>[3]</w:t>
      </w:r>
      <w:r w:rsidRPr="00D629EF">
        <w:tab/>
        <w:t>3GPP TS 38.460: "NG-RAN; E1 general aspects and principles".</w:t>
      </w:r>
    </w:p>
    <w:p w14:paraId="38501DB7" w14:textId="77777777" w:rsidR="00AE709D" w:rsidRPr="00D629EF" w:rsidRDefault="00AE709D" w:rsidP="00AE709D">
      <w:pPr>
        <w:pStyle w:val="EX"/>
      </w:pPr>
      <w:r w:rsidRPr="00D629EF">
        <w:t>[4]</w:t>
      </w:r>
      <w:r w:rsidRPr="00D629EF">
        <w:tab/>
        <w:t>3GPP TS 38.300: "NR; Overall description; Stage-2".</w:t>
      </w:r>
    </w:p>
    <w:p w14:paraId="7490C5BA" w14:textId="77777777" w:rsidR="00AE709D" w:rsidRPr="00D629EF" w:rsidRDefault="00AE709D" w:rsidP="00AE709D">
      <w:pPr>
        <w:pStyle w:val="EX"/>
      </w:pPr>
      <w:r w:rsidRPr="00D629EF">
        <w:t>[5]</w:t>
      </w:r>
      <w:r w:rsidRPr="00D629EF">
        <w:tab/>
        <w:t>3GPP TR 25.921 (version.7.0.0): "Guidelines and principles for protocol description and error".</w:t>
      </w:r>
    </w:p>
    <w:p w14:paraId="70FE5F03" w14:textId="77777777" w:rsidR="00AE709D" w:rsidRPr="00D629EF" w:rsidRDefault="00AE709D" w:rsidP="00AE709D">
      <w:pPr>
        <w:pStyle w:val="EX"/>
      </w:pPr>
      <w:r w:rsidRPr="00D629EF">
        <w:lastRenderedPageBreak/>
        <w:t>[6]</w:t>
      </w:r>
      <w:r w:rsidRPr="00D629EF">
        <w:tab/>
        <w:t>3GPP TS 38.413: "NG-RAN; NG Application Protocol (NGAP)".</w:t>
      </w:r>
    </w:p>
    <w:p w14:paraId="698FEC66" w14:textId="77777777" w:rsidR="00AE709D" w:rsidRPr="00D629EF" w:rsidRDefault="00AE709D" w:rsidP="00AE709D">
      <w:pPr>
        <w:pStyle w:val="EX"/>
      </w:pPr>
      <w:r w:rsidRPr="00D629EF">
        <w:t>[7]</w:t>
      </w:r>
      <w:r w:rsidRPr="00D629EF">
        <w:tab/>
        <w:t>ITU-T Recommendation X.691 (2002-07): "Information technology - ASN.1 encoding rules - Specification of Packed Encoding Rules (PER)".</w:t>
      </w:r>
    </w:p>
    <w:p w14:paraId="516CFE10" w14:textId="77777777" w:rsidR="00AE709D" w:rsidRPr="00D629EF" w:rsidRDefault="00AE709D" w:rsidP="00AE709D">
      <w:pPr>
        <w:pStyle w:val="EX"/>
      </w:pPr>
      <w:r w:rsidRPr="00D629EF">
        <w:t>[8]</w:t>
      </w:r>
      <w:r w:rsidRPr="00D629EF">
        <w:tab/>
        <w:t>ITU-T Recommendation X.680 (07/2002): "Information technology – Abstract Syntax Notation One (ASN.1): Specification of basic notation".</w:t>
      </w:r>
    </w:p>
    <w:p w14:paraId="5D5B9310" w14:textId="77777777" w:rsidR="00AE709D" w:rsidRPr="00D629EF" w:rsidRDefault="00AE709D" w:rsidP="00AE709D">
      <w:pPr>
        <w:pStyle w:val="EX"/>
      </w:pPr>
      <w:r w:rsidRPr="00D629EF">
        <w:t>[9]</w:t>
      </w:r>
      <w:r w:rsidRPr="00D629EF">
        <w:tab/>
        <w:t>ITU-T Recommendation X.681 (07/2002): "Information technology – Abstract Syntax Notation One (ASN.1): Information object specification".</w:t>
      </w:r>
    </w:p>
    <w:p w14:paraId="1D25B231" w14:textId="77777777" w:rsidR="00AE709D" w:rsidRPr="00D629EF" w:rsidRDefault="00AE709D" w:rsidP="00AE709D">
      <w:pPr>
        <w:pStyle w:val="EX"/>
      </w:pPr>
      <w:r w:rsidRPr="00D629EF">
        <w:t>[10]</w:t>
      </w:r>
      <w:r w:rsidRPr="00D629EF">
        <w:tab/>
        <w:t xml:space="preserve">3GPP TS 38.331: "NR; Radio Resource Control (RRC); Protocol </w:t>
      </w:r>
      <w:proofErr w:type="spellStart"/>
      <w:r w:rsidRPr="00D629EF">
        <w:t>Specificaiton</w:t>
      </w:r>
      <w:proofErr w:type="spellEnd"/>
      <w:r w:rsidRPr="00D629EF">
        <w:t>”.</w:t>
      </w:r>
    </w:p>
    <w:p w14:paraId="4A31D26C" w14:textId="77777777" w:rsidR="00AE709D" w:rsidRPr="00D629EF" w:rsidRDefault="00AE709D" w:rsidP="00AE709D">
      <w:pPr>
        <w:pStyle w:val="EX"/>
      </w:pPr>
      <w:r w:rsidRPr="00D629EF">
        <w:t>[11]</w:t>
      </w:r>
      <w:r w:rsidRPr="00D629EF">
        <w:tab/>
        <w:t>3GPP TS 23.401: “General Packet Radio Service (GPRS) Enhancements for Evolved Universal Terrestrial Radio Access Network (E-UTRAN) access”.</w:t>
      </w:r>
    </w:p>
    <w:p w14:paraId="74626427" w14:textId="77777777" w:rsidR="00AE709D" w:rsidRPr="00D629EF" w:rsidRDefault="00AE709D" w:rsidP="00AE709D">
      <w:pPr>
        <w:pStyle w:val="EX"/>
      </w:pPr>
      <w:r w:rsidRPr="00D629EF">
        <w:t>[12]</w:t>
      </w:r>
      <w:r w:rsidRPr="00D629EF">
        <w:tab/>
        <w:t>3GPP TS 23.203: “Policy and Charging Control Architecture”.</w:t>
      </w:r>
    </w:p>
    <w:p w14:paraId="7DA93416" w14:textId="77777777" w:rsidR="00AE709D" w:rsidRPr="00D629EF" w:rsidRDefault="00AE709D" w:rsidP="00AE709D">
      <w:pPr>
        <w:pStyle w:val="EX"/>
      </w:pPr>
      <w:r w:rsidRPr="00D629EF">
        <w:t>[13]</w:t>
      </w:r>
      <w:r w:rsidRPr="00D629EF">
        <w:tab/>
        <w:t>3GPP TS 33.501: “Security Architecture and Procedures for 5G System”.</w:t>
      </w:r>
    </w:p>
    <w:p w14:paraId="5F401D03" w14:textId="77777777" w:rsidR="00AE709D" w:rsidRPr="00D629EF" w:rsidRDefault="00AE709D" w:rsidP="00AE709D">
      <w:pPr>
        <w:pStyle w:val="EX"/>
      </w:pPr>
      <w:r w:rsidRPr="00D629EF">
        <w:t>[14]</w:t>
      </w:r>
      <w:r w:rsidRPr="00D629EF">
        <w:tab/>
        <w:t>IETF RFC 5905: “Network Time Protocol Version 4: Protocol and Algorithms Specification”.</w:t>
      </w:r>
    </w:p>
    <w:p w14:paraId="39A5E105" w14:textId="77777777" w:rsidR="00AE709D" w:rsidRPr="00D629EF" w:rsidRDefault="00AE709D" w:rsidP="00AE709D">
      <w:pPr>
        <w:pStyle w:val="EX"/>
      </w:pPr>
      <w:r w:rsidRPr="00D629EF">
        <w:t>[15]</w:t>
      </w:r>
      <w:r w:rsidRPr="00D629EF">
        <w:tab/>
        <w:t>3GPP TS 29.281: “General Packet Radio System (GPRS) Tunnelling Protocol User Plane (GTPv1-U)”.</w:t>
      </w:r>
    </w:p>
    <w:p w14:paraId="2BB649FE" w14:textId="77777777" w:rsidR="00AE709D" w:rsidRPr="00D629EF" w:rsidRDefault="00AE709D" w:rsidP="00AE709D">
      <w:pPr>
        <w:pStyle w:val="EX"/>
      </w:pPr>
      <w:r w:rsidRPr="00D629EF">
        <w:t>[16]</w:t>
      </w:r>
      <w:r w:rsidRPr="00D629EF">
        <w:tab/>
        <w:t>3GPP TS 38.414: “NG-RAN; NG Data Transport”.</w:t>
      </w:r>
    </w:p>
    <w:p w14:paraId="0B417290" w14:textId="77777777" w:rsidR="00AE709D" w:rsidRPr="00D629EF" w:rsidRDefault="00AE709D" w:rsidP="00AE709D">
      <w:pPr>
        <w:pStyle w:val="EX"/>
      </w:pPr>
      <w:r w:rsidRPr="00D629EF">
        <w:t>[17]</w:t>
      </w:r>
      <w:r w:rsidRPr="00D629EF">
        <w:tab/>
        <w:t>3GPP TS 38.323: "NR; Packet Data Convergence Protocol (PDCP) specification".</w:t>
      </w:r>
    </w:p>
    <w:p w14:paraId="68D4B741" w14:textId="77777777" w:rsidR="00AE709D" w:rsidRPr="00D629EF" w:rsidRDefault="00AE709D" w:rsidP="00AE709D">
      <w:pPr>
        <w:pStyle w:val="EX"/>
      </w:pPr>
      <w:r w:rsidRPr="00D629EF">
        <w:t>[18]</w:t>
      </w:r>
      <w:r w:rsidRPr="00D629EF">
        <w:tab/>
        <w:t>3GPP TS 38.462: "NG-RAN; E1 Signalling Transport".</w:t>
      </w:r>
    </w:p>
    <w:p w14:paraId="43873A9D" w14:textId="77777777" w:rsidR="00AE709D" w:rsidRPr="00D629EF" w:rsidRDefault="00AE709D" w:rsidP="00AE709D">
      <w:pPr>
        <w:pStyle w:val="EX"/>
      </w:pPr>
      <w:r w:rsidRPr="00D629EF">
        <w:t>[19]</w:t>
      </w:r>
      <w:r w:rsidRPr="00D629EF">
        <w:tab/>
        <w:t>3GPP TS 37.340: "NR; Multi-connectivity; Overall description; Stage-2".</w:t>
      </w:r>
    </w:p>
    <w:p w14:paraId="35E0787F" w14:textId="77777777" w:rsidR="00AE709D" w:rsidRPr="00D629EF" w:rsidRDefault="00AE709D" w:rsidP="00AE709D">
      <w:pPr>
        <w:pStyle w:val="EX"/>
      </w:pPr>
      <w:r w:rsidRPr="00D629EF">
        <w:t>[20]</w:t>
      </w:r>
      <w:r w:rsidRPr="00D629EF">
        <w:tab/>
        <w:t>3GPP TS 23.501: "System Architecture for the 5G System".</w:t>
      </w:r>
    </w:p>
    <w:p w14:paraId="7F7B6358" w14:textId="77777777" w:rsidR="00AE709D" w:rsidRPr="00D629EF" w:rsidRDefault="00AE709D" w:rsidP="00AE709D">
      <w:pPr>
        <w:pStyle w:val="EX"/>
      </w:pPr>
      <w:r w:rsidRPr="00D629EF">
        <w:t>[21]</w:t>
      </w:r>
      <w:r w:rsidRPr="00D629EF">
        <w:tab/>
        <w:t>3GPP TS 36.331: "Evolved Universal Terrestrial Radio Access (E-UTRA); Radio Resource Control (RRC) protocol specification".</w:t>
      </w:r>
    </w:p>
    <w:p w14:paraId="3B9F248D" w14:textId="77777777" w:rsidR="00AE709D" w:rsidRPr="00D629EF" w:rsidRDefault="00AE709D" w:rsidP="00AE709D">
      <w:pPr>
        <w:pStyle w:val="EX"/>
      </w:pPr>
      <w:r w:rsidRPr="00D629EF">
        <w:t>[22]</w:t>
      </w:r>
      <w:r w:rsidRPr="00D629EF">
        <w:tab/>
        <w:t>3GPP TS 28.552: "Management and orchestration; 5G performance measurements".</w:t>
      </w:r>
    </w:p>
    <w:p w14:paraId="6349F92E" w14:textId="77777777" w:rsidR="00AE709D" w:rsidRPr="00D629EF" w:rsidRDefault="00AE709D" w:rsidP="00AE709D">
      <w:pPr>
        <w:pStyle w:val="EX"/>
      </w:pPr>
      <w:r w:rsidRPr="00D629EF">
        <w:t>[23]</w:t>
      </w:r>
      <w:r w:rsidRPr="00D629EF">
        <w:tab/>
        <w:t>3GPP TS 23.003: "Numbering, addressing and identification".</w:t>
      </w:r>
    </w:p>
    <w:p w14:paraId="27E95040" w14:textId="77777777" w:rsidR="00AE709D" w:rsidRPr="00D629EF" w:rsidRDefault="00AE709D" w:rsidP="00AE709D">
      <w:pPr>
        <w:pStyle w:val="EX"/>
      </w:pPr>
      <w:r w:rsidRPr="00D629EF">
        <w:t>[24]</w:t>
      </w:r>
      <w:r w:rsidRPr="00D629EF">
        <w:tab/>
        <w:t>3GPP TS 32.422: "Trace control and configuration management".</w:t>
      </w:r>
    </w:p>
    <w:p w14:paraId="3CB8685D" w14:textId="77777777" w:rsidR="00AE709D" w:rsidRPr="00D629EF" w:rsidRDefault="00AE709D" w:rsidP="00AE709D">
      <w:pPr>
        <w:pStyle w:val="EX"/>
      </w:pPr>
      <w:r w:rsidRPr="00D629EF">
        <w:t>[25]</w:t>
      </w:r>
      <w:r w:rsidRPr="00D629EF">
        <w:tab/>
        <w:t>3GPP TS 36.300: "Evolved Universal Terrestrial Radio Access (E-UTRA) and Evolved Universal Terrestrial Radio Access Network (E-UTRAN); Overall description; Stage 2".</w:t>
      </w:r>
    </w:p>
    <w:p w14:paraId="09888BB5" w14:textId="77777777" w:rsidR="00AE709D" w:rsidRDefault="00AE709D" w:rsidP="00AE709D">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56646303" w14:textId="77777777" w:rsidR="00AE709D" w:rsidRPr="00AD1DCD" w:rsidRDefault="00AE709D" w:rsidP="00AE709D">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w:t>
      </w:r>
      <w:proofErr w:type="gramStart"/>
      <w:r w:rsidRPr="00A71C67">
        <w:t>);Overall</w:t>
      </w:r>
      <w:proofErr w:type="gramEnd"/>
      <w:r w:rsidRPr="00A71C67">
        <w:t xml:space="preserve"> description; Stage 2".</w:t>
      </w:r>
    </w:p>
    <w:p w14:paraId="64375622" w14:textId="504645DA" w:rsidR="00AE709D" w:rsidRDefault="00AE709D" w:rsidP="00AE709D">
      <w:pPr>
        <w:pStyle w:val="EX"/>
        <w:rPr>
          <w:ins w:id="5" w:author="Lenovo" w:date="2021-10-18T14:03:00Z"/>
        </w:rPr>
      </w:pPr>
      <w:r w:rsidRPr="00A71C67">
        <w:t>[</w:t>
      </w:r>
      <w:r>
        <w:t>28</w:t>
      </w:r>
      <w:r w:rsidRPr="00A71C67">
        <w:t>]</w:t>
      </w:r>
      <w:r>
        <w:tab/>
      </w:r>
      <w:r w:rsidRPr="00A71C67">
        <w:t>3GPP TS 3</w:t>
      </w:r>
      <w:r>
        <w:t>8</w:t>
      </w:r>
      <w:r w:rsidRPr="00A71C67">
        <w:t>.</w:t>
      </w:r>
      <w:r>
        <w:t>474</w:t>
      </w:r>
      <w:r w:rsidRPr="00A71C67">
        <w:t>: "</w:t>
      </w:r>
      <w:r>
        <w:t>NG-RAN; F1 data transport</w:t>
      </w:r>
      <w:r w:rsidRPr="00A71C67">
        <w:t>".</w:t>
      </w:r>
    </w:p>
    <w:p w14:paraId="32F29895" w14:textId="3AC04308" w:rsidR="00AE709D" w:rsidDel="00AE709D" w:rsidRDefault="00AE709D" w:rsidP="00AE709D">
      <w:pPr>
        <w:pStyle w:val="EX"/>
        <w:rPr>
          <w:del w:id="6" w:author="Lenovo" w:date="2021-10-18T14:03:00Z"/>
        </w:rPr>
      </w:pPr>
      <w:ins w:id="7" w:author="Lenovo" w:date="2021-10-18T14:03:00Z">
        <w:r>
          <w:rPr>
            <w:rFonts w:eastAsiaTheme="minorEastAsia" w:hint="eastAsia"/>
            <w:lang w:eastAsia="zh-CN"/>
          </w:rPr>
          <w:t>[</w:t>
        </w:r>
        <w:r>
          <w:rPr>
            <w:rFonts w:eastAsiaTheme="minorEastAsia"/>
            <w:lang w:eastAsia="zh-CN"/>
          </w:rPr>
          <w:t>xx]</w:t>
        </w:r>
        <w:r>
          <w:rPr>
            <w:rFonts w:eastAsiaTheme="minorEastAsia"/>
            <w:lang w:eastAsia="zh-CN"/>
          </w:rPr>
          <w:tab/>
        </w:r>
        <w:r>
          <w:t xml:space="preserve">3GPP TS 23.247: </w:t>
        </w:r>
        <w:r w:rsidRPr="007E6716">
          <w:t>"</w:t>
        </w:r>
        <w:r>
          <w:t>Architectural enhancements for 5G multicast-broadcast services; Stage 2”.</w:t>
        </w:r>
      </w:ins>
    </w:p>
    <w:p w14:paraId="3F23BDF9" w14:textId="77777777" w:rsidR="001950D5" w:rsidRDefault="001950D5" w:rsidP="00A736E7">
      <w:pPr>
        <w:rPr>
          <w:rFonts w:eastAsiaTheme="minorEastAsia"/>
          <w:b/>
          <w:i/>
          <w:color w:val="FF0000"/>
          <w:sz w:val="21"/>
          <w:lang w:eastAsia="zh-CN"/>
        </w:rPr>
      </w:pPr>
    </w:p>
    <w:p w14:paraId="76178E8D" w14:textId="26684D05" w:rsidR="001950D5" w:rsidRDefault="001950D5"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26BF50AC" w14:textId="77777777" w:rsidR="00C749D0" w:rsidRPr="00C749D0" w:rsidRDefault="00C749D0" w:rsidP="00C749D0">
      <w:pPr>
        <w:keepNext/>
        <w:keepLines/>
        <w:spacing w:before="180"/>
        <w:ind w:left="1134" w:hanging="1134"/>
        <w:outlineLvl w:val="1"/>
        <w:rPr>
          <w:rFonts w:ascii="Arial" w:eastAsia="Yu Mincho" w:hAnsi="Arial"/>
          <w:sz w:val="32"/>
          <w:lang w:eastAsia="ko-KR"/>
        </w:rPr>
      </w:pPr>
      <w:bookmarkStart w:id="8" w:name="_Toc81380403"/>
      <w:r w:rsidRPr="00C749D0">
        <w:rPr>
          <w:rFonts w:ascii="Arial" w:eastAsia="Yu Mincho" w:hAnsi="Arial"/>
          <w:sz w:val="32"/>
          <w:lang w:eastAsia="ko-KR"/>
        </w:rPr>
        <w:t>8.1</w:t>
      </w:r>
      <w:r w:rsidRPr="00C749D0">
        <w:rPr>
          <w:rFonts w:ascii="Arial" w:eastAsia="Yu Mincho" w:hAnsi="Arial"/>
          <w:sz w:val="32"/>
          <w:lang w:eastAsia="ko-KR"/>
        </w:rPr>
        <w:tab/>
        <w:t>List of E1AP Elementary Procedures</w:t>
      </w:r>
      <w:bookmarkEnd w:id="8"/>
    </w:p>
    <w:p w14:paraId="1486A84F" w14:textId="77777777" w:rsidR="00C749D0" w:rsidRPr="00C749D0" w:rsidRDefault="00C749D0" w:rsidP="00C749D0">
      <w:pPr>
        <w:rPr>
          <w:rFonts w:eastAsia="Yu Mincho"/>
          <w:lang w:eastAsia="ko-KR"/>
        </w:rPr>
      </w:pPr>
      <w:r w:rsidRPr="00C749D0">
        <w:rPr>
          <w:rFonts w:eastAsia="Yu Mincho"/>
          <w:lang w:eastAsia="ko-KR"/>
        </w:rPr>
        <w:t>In the following tables, all EPs are divided into Class 1 and Class 2 EPs (see subclause 3.1 for explanation of the different classes):</w:t>
      </w:r>
    </w:p>
    <w:p w14:paraId="0CF39FAA" w14:textId="77777777" w:rsidR="00C749D0" w:rsidRPr="00C749D0" w:rsidRDefault="00C749D0" w:rsidP="00C749D0">
      <w:pPr>
        <w:keepNext/>
        <w:keepLines/>
        <w:spacing w:before="60"/>
        <w:jc w:val="center"/>
        <w:rPr>
          <w:rFonts w:ascii="Arial" w:hAnsi="Arial"/>
          <w:b/>
          <w:lang w:eastAsia="ko-KR"/>
        </w:rPr>
      </w:pPr>
      <w:r w:rsidRPr="00C749D0">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C749D0" w:rsidRPr="00C749D0" w14:paraId="57F6C9B7" w14:textId="77777777" w:rsidTr="00770E88">
        <w:trPr>
          <w:gridAfter w:val="1"/>
          <w:wAfter w:w="33" w:type="dxa"/>
          <w:cantSplit/>
          <w:jc w:val="center"/>
        </w:trPr>
        <w:tc>
          <w:tcPr>
            <w:tcW w:w="1544" w:type="dxa"/>
            <w:gridSpan w:val="2"/>
            <w:vMerge w:val="restart"/>
          </w:tcPr>
          <w:p w14:paraId="794102BD"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Elementary Procedure</w:t>
            </w:r>
          </w:p>
        </w:tc>
        <w:tc>
          <w:tcPr>
            <w:tcW w:w="2108" w:type="dxa"/>
            <w:gridSpan w:val="2"/>
            <w:vMerge w:val="restart"/>
          </w:tcPr>
          <w:p w14:paraId="4E12FF86"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Initiating Message</w:t>
            </w:r>
          </w:p>
        </w:tc>
        <w:tc>
          <w:tcPr>
            <w:tcW w:w="2286" w:type="dxa"/>
            <w:gridSpan w:val="2"/>
          </w:tcPr>
          <w:p w14:paraId="49E1A30D"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Successful Outcome</w:t>
            </w:r>
          </w:p>
        </w:tc>
        <w:tc>
          <w:tcPr>
            <w:tcW w:w="2534" w:type="dxa"/>
            <w:gridSpan w:val="2"/>
          </w:tcPr>
          <w:p w14:paraId="70390EB9"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Unsuccessful Outcome</w:t>
            </w:r>
          </w:p>
        </w:tc>
      </w:tr>
      <w:tr w:rsidR="00C749D0" w:rsidRPr="00C749D0" w14:paraId="37CE0FB1" w14:textId="77777777" w:rsidTr="00770E88">
        <w:trPr>
          <w:gridAfter w:val="1"/>
          <w:wAfter w:w="33" w:type="dxa"/>
          <w:cantSplit/>
          <w:jc w:val="center"/>
        </w:trPr>
        <w:tc>
          <w:tcPr>
            <w:tcW w:w="1544" w:type="dxa"/>
            <w:gridSpan w:val="2"/>
            <w:vMerge/>
          </w:tcPr>
          <w:p w14:paraId="31A54AB9" w14:textId="77777777" w:rsidR="00C749D0" w:rsidRPr="00C749D0" w:rsidRDefault="00C749D0" w:rsidP="00C749D0">
            <w:pPr>
              <w:keepNext/>
              <w:keepLines/>
              <w:spacing w:after="0"/>
              <w:jc w:val="center"/>
              <w:rPr>
                <w:rFonts w:ascii="Arial" w:eastAsia="Yu Mincho" w:hAnsi="Arial"/>
                <w:b/>
                <w:sz w:val="18"/>
                <w:lang w:eastAsia="ko-KR"/>
              </w:rPr>
            </w:pPr>
          </w:p>
        </w:tc>
        <w:tc>
          <w:tcPr>
            <w:tcW w:w="2108" w:type="dxa"/>
            <w:gridSpan w:val="2"/>
            <w:vMerge/>
          </w:tcPr>
          <w:p w14:paraId="2D305B7F" w14:textId="77777777" w:rsidR="00C749D0" w:rsidRPr="00C749D0" w:rsidRDefault="00C749D0" w:rsidP="00C749D0">
            <w:pPr>
              <w:keepNext/>
              <w:keepLines/>
              <w:spacing w:after="0"/>
              <w:jc w:val="center"/>
              <w:rPr>
                <w:rFonts w:ascii="Arial" w:eastAsia="Yu Mincho" w:hAnsi="Arial"/>
                <w:b/>
                <w:sz w:val="18"/>
                <w:lang w:eastAsia="ko-KR"/>
              </w:rPr>
            </w:pPr>
          </w:p>
        </w:tc>
        <w:tc>
          <w:tcPr>
            <w:tcW w:w="2286" w:type="dxa"/>
            <w:gridSpan w:val="2"/>
          </w:tcPr>
          <w:p w14:paraId="3332EB22"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Response message</w:t>
            </w:r>
          </w:p>
        </w:tc>
        <w:tc>
          <w:tcPr>
            <w:tcW w:w="2534" w:type="dxa"/>
            <w:gridSpan w:val="2"/>
          </w:tcPr>
          <w:p w14:paraId="43734294"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Response message</w:t>
            </w:r>
          </w:p>
        </w:tc>
      </w:tr>
      <w:tr w:rsidR="00C749D0" w:rsidRPr="00C749D0" w14:paraId="5BFDB1AC" w14:textId="77777777" w:rsidTr="00770E88">
        <w:trPr>
          <w:gridAfter w:val="1"/>
          <w:wAfter w:w="33" w:type="dxa"/>
          <w:cantSplit/>
          <w:jc w:val="center"/>
        </w:trPr>
        <w:tc>
          <w:tcPr>
            <w:tcW w:w="1544" w:type="dxa"/>
            <w:gridSpan w:val="2"/>
          </w:tcPr>
          <w:p w14:paraId="773CD0A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Reset</w:t>
            </w:r>
          </w:p>
        </w:tc>
        <w:tc>
          <w:tcPr>
            <w:tcW w:w="2108" w:type="dxa"/>
            <w:gridSpan w:val="2"/>
          </w:tcPr>
          <w:p w14:paraId="731E020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RESET</w:t>
            </w:r>
          </w:p>
        </w:tc>
        <w:tc>
          <w:tcPr>
            <w:tcW w:w="2286" w:type="dxa"/>
            <w:gridSpan w:val="2"/>
          </w:tcPr>
          <w:p w14:paraId="614041D2"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RESET ACKNOWLEDGE</w:t>
            </w:r>
          </w:p>
        </w:tc>
        <w:tc>
          <w:tcPr>
            <w:tcW w:w="2534" w:type="dxa"/>
            <w:gridSpan w:val="2"/>
          </w:tcPr>
          <w:p w14:paraId="792A048E"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1C89DEA5" w14:textId="77777777" w:rsidTr="00770E88">
        <w:trPr>
          <w:gridAfter w:val="1"/>
          <w:wAfter w:w="33" w:type="dxa"/>
          <w:cantSplit/>
          <w:jc w:val="center"/>
        </w:trPr>
        <w:tc>
          <w:tcPr>
            <w:tcW w:w="1544" w:type="dxa"/>
            <w:gridSpan w:val="2"/>
          </w:tcPr>
          <w:p w14:paraId="2E95F78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w:t>
            </w:r>
          </w:p>
        </w:tc>
        <w:tc>
          <w:tcPr>
            <w:tcW w:w="2108" w:type="dxa"/>
            <w:gridSpan w:val="2"/>
          </w:tcPr>
          <w:p w14:paraId="4A45493C"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 REQUEST</w:t>
            </w:r>
          </w:p>
        </w:tc>
        <w:tc>
          <w:tcPr>
            <w:tcW w:w="2286" w:type="dxa"/>
            <w:gridSpan w:val="2"/>
          </w:tcPr>
          <w:p w14:paraId="5F176B2C"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 RESPONSE</w:t>
            </w:r>
          </w:p>
        </w:tc>
        <w:tc>
          <w:tcPr>
            <w:tcW w:w="2534" w:type="dxa"/>
            <w:gridSpan w:val="2"/>
          </w:tcPr>
          <w:p w14:paraId="207751C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 FAILURE</w:t>
            </w:r>
          </w:p>
        </w:tc>
      </w:tr>
      <w:tr w:rsidR="00C749D0" w:rsidRPr="00C749D0" w14:paraId="191888C1" w14:textId="77777777" w:rsidTr="00770E88">
        <w:trPr>
          <w:gridAfter w:val="1"/>
          <w:wAfter w:w="33" w:type="dxa"/>
          <w:cantSplit/>
          <w:jc w:val="center"/>
        </w:trPr>
        <w:tc>
          <w:tcPr>
            <w:tcW w:w="1544" w:type="dxa"/>
            <w:gridSpan w:val="2"/>
          </w:tcPr>
          <w:p w14:paraId="702F2A1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w:t>
            </w:r>
          </w:p>
        </w:tc>
        <w:tc>
          <w:tcPr>
            <w:tcW w:w="2108" w:type="dxa"/>
            <w:gridSpan w:val="2"/>
          </w:tcPr>
          <w:p w14:paraId="5C6FBA5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 REQUEST</w:t>
            </w:r>
          </w:p>
        </w:tc>
        <w:tc>
          <w:tcPr>
            <w:tcW w:w="2286" w:type="dxa"/>
            <w:gridSpan w:val="2"/>
          </w:tcPr>
          <w:p w14:paraId="454D1FD5"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 RESPONSE</w:t>
            </w:r>
          </w:p>
        </w:tc>
        <w:tc>
          <w:tcPr>
            <w:tcW w:w="2534" w:type="dxa"/>
            <w:gridSpan w:val="2"/>
          </w:tcPr>
          <w:p w14:paraId="3ACB020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 FAILURE</w:t>
            </w:r>
          </w:p>
        </w:tc>
      </w:tr>
      <w:tr w:rsidR="00C749D0" w:rsidRPr="00C749D0" w14:paraId="5DB208E5" w14:textId="77777777" w:rsidTr="00770E88">
        <w:trPr>
          <w:gridAfter w:val="1"/>
          <w:wAfter w:w="33" w:type="dxa"/>
          <w:cantSplit/>
          <w:jc w:val="center"/>
        </w:trPr>
        <w:tc>
          <w:tcPr>
            <w:tcW w:w="1544" w:type="dxa"/>
            <w:gridSpan w:val="2"/>
          </w:tcPr>
          <w:p w14:paraId="5D4303E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w:t>
            </w:r>
          </w:p>
        </w:tc>
        <w:tc>
          <w:tcPr>
            <w:tcW w:w="2108" w:type="dxa"/>
            <w:gridSpan w:val="2"/>
          </w:tcPr>
          <w:p w14:paraId="6EFA23D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w:t>
            </w:r>
          </w:p>
        </w:tc>
        <w:tc>
          <w:tcPr>
            <w:tcW w:w="2286" w:type="dxa"/>
            <w:gridSpan w:val="2"/>
          </w:tcPr>
          <w:p w14:paraId="0D3EB8C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 ACKNOWLEDGE</w:t>
            </w:r>
          </w:p>
        </w:tc>
        <w:tc>
          <w:tcPr>
            <w:tcW w:w="2534" w:type="dxa"/>
            <w:gridSpan w:val="2"/>
          </w:tcPr>
          <w:p w14:paraId="3A43FF9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 FAILURE</w:t>
            </w:r>
          </w:p>
        </w:tc>
      </w:tr>
      <w:tr w:rsidR="00C749D0" w:rsidRPr="00C749D0" w14:paraId="4B086DFB" w14:textId="77777777" w:rsidTr="00770E88">
        <w:trPr>
          <w:gridAfter w:val="1"/>
          <w:wAfter w:w="33" w:type="dxa"/>
          <w:cantSplit/>
          <w:jc w:val="center"/>
        </w:trPr>
        <w:tc>
          <w:tcPr>
            <w:tcW w:w="1544" w:type="dxa"/>
            <w:gridSpan w:val="2"/>
          </w:tcPr>
          <w:p w14:paraId="120C1163"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w:t>
            </w:r>
          </w:p>
        </w:tc>
        <w:tc>
          <w:tcPr>
            <w:tcW w:w="2108" w:type="dxa"/>
            <w:gridSpan w:val="2"/>
          </w:tcPr>
          <w:p w14:paraId="7403AE6C"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w:t>
            </w:r>
          </w:p>
        </w:tc>
        <w:tc>
          <w:tcPr>
            <w:tcW w:w="2286" w:type="dxa"/>
            <w:gridSpan w:val="2"/>
          </w:tcPr>
          <w:p w14:paraId="4C474C8F"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 ACKNOWLEDGE</w:t>
            </w:r>
          </w:p>
        </w:tc>
        <w:tc>
          <w:tcPr>
            <w:tcW w:w="2534" w:type="dxa"/>
            <w:gridSpan w:val="2"/>
          </w:tcPr>
          <w:p w14:paraId="6650F65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 FAILURE</w:t>
            </w:r>
          </w:p>
        </w:tc>
      </w:tr>
      <w:tr w:rsidR="00C749D0" w:rsidRPr="00C749D0" w14:paraId="6EDC6D38" w14:textId="77777777" w:rsidTr="00770E88">
        <w:trPr>
          <w:gridAfter w:val="1"/>
          <w:wAfter w:w="33" w:type="dxa"/>
          <w:cantSplit/>
          <w:jc w:val="center"/>
        </w:trPr>
        <w:tc>
          <w:tcPr>
            <w:tcW w:w="1544" w:type="dxa"/>
            <w:gridSpan w:val="2"/>
          </w:tcPr>
          <w:p w14:paraId="1D701D5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 xml:space="preserve">E1 Release </w:t>
            </w:r>
          </w:p>
        </w:tc>
        <w:tc>
          <w:tcPr>
            <w:tcW w:w="2108" w:type="dxa"/>
            <w:gridSpan w:val="2"/>
          </w:tcPr>
          <w:p w14:paraId="712330D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E1 RELEASE REQUEST</w:t>
            </w:r>
          </w:p>
        </w:tc>
        <w:tc>
          <w:tcPr>
            <w:tcW w:w="2286" w:type="dxa"/>
            <w:gridSpan w:val="2"/>
          </w:tcPr>
          <w:p w14:paraId="6E15301F"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E1 RELEASE RESPONSE</w:t>
            </w:r>
          </w:p>
        </w:tc>
        <w:tc>
          <w:tcPr>
            <w:tcW w:w="2534" w:type="dxa"/>
            <w:gridSpan w:val="2"/>
          </w:tcPr>
          <w:p w14:paraId="3DE3FFE3"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5B0387B2" w14:textId="77777777" w:rsidTr="00770E88">
        <w:trPr>
          <w:gridAfter w:val="1"/>
          <w:wAfter w:w="33" w:type="dxa"/>
          <w:cantSplit/>
          <w:jc w:val="center"/>
        </w:trPr>
        <w:tc>
          <w:tcPr>
            <w:tcW w:w="1544" w:type="dxa"/>
            <w:gridSpan w:val="2"/>
          </w:tcPr>
          <w:p w14:paraId="195701A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w:t>
            </w:r>
          </w:p>
        </w:tc>
        <w:tc>
          <w:tcPr>
            <w:tcW w:w="2108" w:type="dxa"/>
            <w:gridSpan w:val="2"/>
          </w:tcPr>
          <w:p w14:paraId="39E7CE92"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 REQUEST</w:t>
            </w:r>
          </w:p>
        </w:tc>
        <w:tc>
          <w:tcPr>
            <w:tcW w:w="2286" w:type="dxa"/>
            <w:gridSpan w:val="2"/>
          </w:tcPr>
          <w:p w14:paraId="0CEC7B87"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 RESPONSE</w:t>
            </w:r>
          </w:p>
        </w:tc>
        <w:tc>
          <w:tcPr>
            <w:tcW w:w="2534" w:type="dxa"/>
            <w:gridSpan w:val="2"/>
          </w:tcPr>
          <w:p w14:paraId="674B9E4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 FAILURE</w:t>
            </w:r>
          </w:p>
        </w:tc>
      </w:tr>
      <w:tr w:rsidR="00C749D0" w:rsidRPr="00C749D0" w14:paraId="5319FBC7" w14:textId="77777777" w:rsidTr="00770E88">
        <w:trPr>
          <w:gridAfter w:val="1"/>
          <w:wAfter w:w="33" w:type="dxa"/>
          <w:cantSplit/>
          <w:jc w:val="center"/>
        </w:trPr>
        <w:tc>
          <w:tcPr>
            <w:tcW w:w="1544" w:type="dxa"/>
            <w:gridSpan w:val="2"/>
          </w:tcPr>
          <w:p w14:paraId="31798E35"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(gNB-CU-CP initiated)</w:t>
            </w:r>
          </w:p>
        </w:tc>
        <w:tc>
          <w:tcPr>
            <w:tcW w:w="2108" w:type="dxa"/>
            <w:gridSpan w:val="2"/>
          </w:tcPr>
          <w:p w14:paraId="1F51593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REQUEST</w:t>
            </w:r>
          </w:p>
        </w:tc>
        <w:tc>
          <w:tcPr>
            <w:tcW w:w="2286" w:type="dxa"/>
            <w:gridSpan w:val="2"/>
          </w:tcPr>
          <w:p w14:paraId="0ED8D4F9"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RESPONSE</w:t>
            </w:r>
          </w:p>
        </w:tc>
        <w:tc>
          <w:tcPr>
            <w:tcW w:w="2534" w:type="dxa"/>
            <w:gridSpan w:val="2"/>
          </w:tcPr>
          <w:p w14:paraId="2F6F1233"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FAILURE</w:t>
            </w:r>
          </w:p>
        </w:tc>
      </w:tr>
      <w:tr w:rsidR="00C749D0" w:rsidRPr="00C749D0" w14:paraId="7562D3D1" w14:textId="77777777" w:rsidTr="00770E88">
        <w:trPr>
          <w:gridAfter w:val="1"/>
          <w:wAfter w:w="33" w:type="dxa"/>
          <w:cantSplit/>
          <w:jc w:val="center"/>
        </w:trPr>
        <w:tc>
          <w:tcPr>
            <w:tcW w:w="1544" w:type="dxa"/>
            <w:gridSpan w:val="2"/>
          </w:tcPr>
          <w:p w14:paraId="26DCE58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Required (gNB-CU-UP initiated)</w:t>
            </w:r>
          </w:p>
        </w:tc>
        <w:tc>
          <w:tcPr>
            <w:tcW w:w="2108" w:type="dxa"/>
            <w:gridSpan w:val="2"/>
          </w:tcPr>
          <w:p w14:paraId="035F070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REQUIRED</w:t>
            </w:r>
          </w:p>
        </w:tc>
        <w:tc>
          <w:tcPr>
            <w:tcW w:w="2286" w:type="dxa"/>
            <w:gridSpan w:val="2"/>
          </w:tcPr>
          <w:p w14:paraId="6F9E335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CONFIRM</w:t>
            </w:r>
          </w:p>
        </w:tc>
        <w:tc>
          <w:tcPr>
            <w:tcW w:w="2534" w:type="dxa"/>
            <w:gridSpan w:val="2"/>
          </w:tcPr>
          <w:p w14:paraId="23259F73"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55A4D7B6" w14:textId="77777777" w:rsidTr="00770E88">
        <w:trPr>
          <w:gridAfter w:val="1"/>
          <w:wAfter w:w="33" w:type="dxa"/>
          <w:cantSplit/>
          <w:jc w:val="center"/>
        </w:trPr>
        <w:tc>
          <w:tcPr>
            <w:tcW w:w="1544" w:type="dxa"/>
            <w:gridSpan w:val="2"/>
          </w:tcPr>
          <w:p w14:paraId="6B64FF58"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(gNB-CU-CP initiated)</w:t>
            </w:r>
          </w:p>
        </w:tc>
        <w:tc>
          <w:tcPr>
            <w:tcW w:w="2108" w:type="dxa"/>
            <w:gridSpan w:val="2"/>
          </w:tcPr>
          <w:p w14:paraId="1CA4CE1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COMMAND</w:t>
            </w:r>
          </w:p>
        </w:tc>
        <w:tc>
          <w:tcPr>
            <w:tcW w:w="2286" w:type="dxa"/>
            <w:gridSpan w:val="2"/>
          </w:tcPr>
          <w:p w14:paraId="79829986"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COMPLETE</w:t>
            </w:r>
          </w:p>
        </w:tc>
        <w:tc>
          <w:tcPr>
            <w:tcW w:w="2534" w:type="dxa"/>
            <w:gridSpan w:val="2"/>
          </w:tcPr>
          <w:p w14:paraId="224895BA"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255BDB95" w14:textId="77777777" w:rsidTr="00770E8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FF44479"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8F3AA4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6D7405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ACC9423"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FAILURE</w:t>
            </w:r>
          </w:p>
        </w:tc>
      </w:tr>
      <w:tr w:rsidR="00C749D0" w:rsidRPr="00C749D0" w14:paraId="32B206AF" w14:textId="77777777" w:rsidTr="00770E8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03A6F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7282DC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1B7167B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8A590D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 FAILURE</w:t>
            </w:r>
          </w:p>
        </w:tc>
      </w:tr>
      <w:tr w:rsidR="00C749D0" w:rsidRPr="00C749D0" w14:paraId="24320C66" w14:textId="77777777" w:rsidTr="00770E88">
        <w:trPr>
          <w:gridBefore w:val="1"/>
          <w:wBefore w:w="33" w:type="dxa"/>
          <w:cantSplit/>
          <w:jc w:val="center"/>
          <w:ins w:id="9" w:author="Lenovo" w:date="2021-10-18T14:04:00Z"/>
        </w:trPr>
        <w:tc>
          <w:tcPr>
            <w:tcW w:w="1544" w:type="dxa"/>
            <w:gridSpan w:val="2"/>
            <w:tcBorders>
              <w:top w:val="single" w:sz="6" w:space="0" w:color="000000"/>
              <w:left w:val="single" w:sz="4" w:space="0" w:color="auto"/>
              <w:bottom w:val="single" w:sz="6" w:space="0" w:color="000000"/>
              <w:right w:val="single" w:sz="6" w:space="0" w:color="000000"/>
            </w:tcBorders>
          </w:tcPr>
          <w:p w14:paraId="2FB56CFF" w14:textId="2FB02301" w:rsidR="00C749D0" w:rsidRPr="00C749D0" w:rsidRDefault="00C749D0" w:rsidP="00C749D0">
            <w:pPr>
              <w:keepNext/>
              <w:keepLines/>
              <w:spacing w:after="0"/>
              <w:rPr>
                <w:ins w:id="10" w:author="Lenovo" w:date="2021-10-18T14:04:00Z"/>
                <w:rFonts w:ascii="Arial" w:hAnsi="Arial" w:cs="Arial"/>
                <w:sz w:val="18"/>
                <w:lang w:eastAsia="ko-KR"/>
              </w:rPr>
            </w:pPr>
            <w:ins w:id="11" w:author="Lenovo" w:date="2021-10-18T14:04:00Z">
              <w:r w:rsidRPr="004019F3">
                <w:rPr>
                  <w:rFonts w:ascii="Arial" w:hAnsi="Arial" w:cs="Arial" w:hint="eastAsia"/>
                  <w:sz w:val="18"/>
                </w:rPr>
                <w:t>M</w:t>
              </w:r>
              <w:r w:rsidRPr="004019F3">
                <w:rPr>
                  <w:rFonts w:ascii="Arial" w:hAnsi="Arial" w:cs="Arial"/>
                  <w:sz w:val="18"/>
                </w:rPr>
                <w:t>ulticast 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5E234774" w14:textId="133B9989" w:rsidR="00C749D0" w:rsidRPr="00C749D0" w:rsidRDefault="00C749D0" w:rsidP="00C749D0">
            <w:pPr>
              <w:keepNext/>
              <w:keepLines/>
              <w:spacing w:after="0"/>
              <w:rPr>
                <w:ins w:id="12" w:author="Lenovo" w:date="2021-10-18T14:04:00Z"/>
                <w:rFonts w:ascii="Arial" w:hAnsi="Arial" w:cs="Arial"/>
                <w:sz w:val="18"/>
                <w:lang w:eastAsia="ko-KR"/>
              </w:rPr>
            </w:pPr>
            <w:ins w:id="13" w:author="Lenovo" w:date="2021-10-18T14:04:00Z">
              <w:r w:rsidRPr="00A736E7">
                <w:rPr>
                  <w:rFonts w:ascii="Arial" w:hAnsi="Arial" w:cs="Arial" w:hint="eastAsia"/>
                  <w:sz w:val="18"/>
                </w:rPr>
                <w:t>M</w:t>
              </w:r>
              <w:r w:rsidRPr="00A736E7">
                <w:rPr>
                  <w:rFonts w:ascii="Arial" w:hAnsi="Arial" w:cs="Arial"/>
                  <w:sz w:val="18"/>
                </w:rPr>
                <w:t>ULTICAST DISTRIBUTION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0A791EA9" w14:textId="707DCAC6" w:rsidR="00C749D0" w:rsidRPr="00C749D0" w:rsidRDefault="00C749D0" w:rsidP="00C749D0">
            <w:pPr>
              <w:keepNext/>
              <w:keepLines/>
              <w:spacing w:after="0"/>
              <w:rPr>
                <w:ins w:id="14" w:author="Lenovo" w:date="2021-10-18T14:04:00Z"/>
                <w:rFonts w:ascii="Arial" w:hAnsi="Arial" w:cs="Arial"/>
                <w:sz w:val="18"/>
                <w:lang w:eastAsia="ko-KR"/>
              </w:rPr>
            </w:pPr>
            <w:ins w:id="15" w:author="Lenovo" w:date="2021-10-18T14:04:00Z">
              <w:r w:rsidRPr="00A736E7">
                <w:rPr>
                  <w:rFonts w:ascii="Arial" w:hAnsi="Arial" w:cs="Arial" w:hint="eastAsia"/>
                  <w:sz w:val="18"/>
                </w:rPr>
                <w:t>M</w:t>
              </w:r>
              <w:r w:rsidRPr="00A736E7">
                <w:rPr>
                  <w:rFonts w:ascii="Arial" w:hAnsi="Arial" w:cs="Arial"/>
                  <w:sz w:val="18"/>
                </w:rPr>
                <w:t>ULTICAST DISTRIBUTION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6399F3FD" w14:textId="24D8FC00" w:rsidR="00C749D0" w:rsidRPr="00C749D0" w:rsidRDefault="00C749D0" w:rsidP="00C749D0">
            <w:pPr>
              <w:keepNext/>
              <w:keepLines/>
              <w:spacing w:after="0"/>
              <w:rPr>
                <w:ins w:id="16" w:author="Lenovo" w:date="2021-10-18T14:04:00Z"/>
                <w:rFonts w:ascii="Arial" w:hAnsi="Arial" w:cs="Arial"/>
                <w:sz w:val="18"/>
                <w:lang w:eastAsia="ko-KR"/>
              </w:rPr>
            </w:pPr>
            <w:ins w:id="17" w:author="Lenovo" w:date="2021-10-18T14:04:00Z">
              <w:r w:rsidRPr="00A736E7">
                <w:rPr>
                  <w:rFonts w:ascii="Arial" w:hAnsi="Arial" w:cs="Arial" w:hint="eastAsia"/>
                  <w:sz w:val="18"/>
                </w:rPr>
                <w:t>M</w:t>
              </w:r>
              <w:r w:rsidRPr="00A736E7">
                <w:rPr>
                  <w:rFonts w:ascii="Arial" w:hAnsi="Arial" w:cs="Arial"/>
                  <w:sz w:val="18"/>
                </w:rPr>
                <w:t>ULTICAST DISTRIBUTION SETUP FAILURE</w:t>
              </w:r>
            </w:ins>
          </w:p>
        </w:tc>
      </w:tr>
      <w:tr w:rsidR="00C749D0" w:rsidRPr="00C749D0" w14:paraId="5C113810" w14:textId="77777777" w:rsidTr="00770E88">
        <w:trPr>
          <w:gridBefore w:val="1"/>
          <w:wBefore w:w="33" w:type="dxa"/>
          <w:cantSplit/>
          <w:jc w:val="center"/>
          <w:ins w:id="18" w:author="Lenovo" w:date="2021-10-18T14:04:00Z"/>
        </w:trPr>
        <w:tc>
          <w:tcPr>
            <w:tcW w:w="1544" w:type="dxa"/>
            <w:gridSpan w:val="2"/>
            <w:tcBorders>
              <w:top w:val="single" w:sz="6" w:space="0" w:color="000000"/>
              <w:left w:val="single" w:sz="4" w:space="0" w:color="auto"/>
              <w:bottom w:val="single" w:sz="6" w:space="0" w:color="000000"/>
              <w:right w:val="single" w:sz="6" w:space="0" w:color="000000"/>
            </w:tcBorders>
          </w:tcPr>
          <w:p w14:paraId="6623A144" w14:textId="5A201B63" w:rsidR="00C749D0" w:rsidRPr="004019F3" w:rsidRDefault="00C749D0" w:rsidP="00C749D0">
            <w:pPr>
              <w:keepNext/>
              <w:keepLines/>
              <w:spacing w:after="0"/>
              <w:rPr>
                <w:ins w:id="19" w:author="Lenovo" w:date="2021-10-18T14:04:00Z"/>
                <w:rFonts w:ascii="Arial" w:hAnsi="Arial" w:cs="Arial"/>
                <w:sz w:val="18"/>
              </w:rPr>
            </w:pPr>
            <w:ins w:id="20" w:author="Lenovo" w:date="2021-10-18T14:04:00Z">
              <w:r w:rsidRPr="00A736E7">
                <w:rPr>
                  <w:rFonts w:ascii="Arial" w:hAnsi="Arial" w:cs="Arial"/>
                  <w:sz w:val="18"/>
                </w:rPr>
                <w:t>Multicast Distribution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7FEE8D02" w14:textId="1CC77ECE" w:rsidR="00C749D0" w:rsidRPr="00A736E7" w:rsidRDefault="00C749D0" w:rsidP="00C749D0">
            <w:pPr>
              <w:keepNext/>
              <w:keepLines/>
              <w:spacing w:after="0"/>
              <w:rPr>
                <w:ins w:id="21" w:author="Lenovo" w:date="2021-10-18T14:04:00Z"/>
                <w:rFonts w:ascii="Arial" w:hAnsi="Arial" w:cs="Arial"/>
                <w:sz w:val="18"/>
              </w:rPr>
            </w:pPr>
            <w:ins w:id="22" w:author="Lenovo" w:date="2021-10-18T14:04:00Z">
              <w:r w:rsidRPr="00A736E7">
                <w:rPr>
                  <w:rFonts w:ascii="Arial" w:hAnsi="Arial" w:cs="Arial" w:hint="eastAsia"/>
                  <w:sz w:val="18"/>
                </w:rPr>
                <w:t>M</w:t>
              </w:r>
              <w:r w:rsidRPr="00A736E7">
                <w:rPr>
                  <w:rFonts w:ascii="Arial" w:hAnsi="Arial" w:cs="Arial"/>
                  <w:sz w:val="18"/>
                </w:rPr>
                <w:t>ULTICAST DISTRIBUTION RELEASE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7DA487B9" w14:textId="2C587682" w:rsidR="00C749D0" w:rsidRPr="00A736E7" w:rsidRDefault="00C749D0" w:rsidP="00C749D0">
            <w:pPr>
              <w:keepNext/>
              <w:keepLines/>
              <w:spacing w:after="0"/>
              <w:rPr>
                <w:ins w:id="23" w:author="Lenovo" w:date="2021-10-18T14:04:00Z"/>
                <w:rFonts w:ascii="Arial" w:hAnsi="Arial" w:cs="Arial"/>
                <w:sz w:val="18"/>
              </w:rPr>
            </w:pPr>
            <w:ins w:id="24" w:author="Lenovo" w:date="2021-10-18T14:04:00Z">
              <w:r w:rsidRPr="00A736E7">
                <w:rPr>
                  <w:rFonts w:ascii="Arial" w:hAnsi="Arial" w:cs="Arial" w:hint="eastAsia"/>
                  <w:sz w:val="18"/>
                </w:rPr>
                <w:t>M</w:t>
              </w:r>
              <w:r w:rsidRPr="00A736E7">
                <w:rPr>
                  <w:rFonts w:ascii="Arial" w:hAnsi="Arial" w:cs="Arial"/>
                  <w:sz w:val="18"/>
                </w:rPr>
                <w:t>ULTICAST DISTRIBUTION RELEASE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2BF7CA1B" w14:textId="77777777" w:rsidR="00C749D0" w:rsidRPr="00A736E7" w:rsidRDefault="00C749D0" w:rsidP="00C749D0">
            <w:pPr>
              <w:keepNext/>
              <w:keepLines/>
              <w:spacing w:after="0"/>
              <w:rPr>
                <w:ins w:id="25" w:author="Lenovo" w:date="2021-10-18T14:04:00Z"/>
                <w:rFonts w:ascii="Arial" w:hAnsi="Arial" w:cs="Arial"/>
                <w:sz w:val="18"/>
              </w:rPr>
            </w:pPr>
          </w:p>
        </w:tc>
      </w:tr>
    </w:tbl>
    <w:p w14:paraId="72B7301A" w14:textId="07C76E9D" w:rsidR="00C749D0" w:rsidRDefault="00C749D0" w:rsidP="00C749D0">
      <w:pPr>
        <w:rPr>
          <w:ins w:id="26" w:author="Lenovo" w:date="2021-10-18T14:04:00Z"/>
          <w:rFonts w:eastAsia="Malgun Gothic"/>
          <w:lang w:eastAsia="ko-KR"/>
        </w:rPr>
      </w:pPr>
    </w:p>
    <w:p w14:paraId="4115AA3F" w14:textId="77777777" w:rsidR="00C749D0" w:rsidRDefault="00C749D0" w:rsidP="00C749D0">
      <w:pPr>
        <w:pStyle w:val="EditorsNote"/>
        <w:rPr>
          <w:ins w:id="27" w:author="Lenovo" w:date="2021-10-18T14:04:00Z"/>
          <w:rFonts w:eastAsia="宋体"/>
          <w:lang w:val="en-US" w:eastAsia="zh-CN"/>
        </w:rPr>
      </w:pPr>
      <w:ins w:id="28" w:author="Lenovo" w:date="2021-10-18T14:04:00Z">
        <w:r>
          <w:rPr>
            <w:rFonts w:eastAsia="宋体" w:hint="eastAsia"/>
            <w:lang w:val="en-US" w:eastAsia="zh-CN"/>
          </w:rPr>
          <w:t>E</w:t>
        </w:r>
        <w:r>
          <w:rPr>
            <w:rFonts w:eastAsia="宋体"/>
            <w:lang w:val="en-US" w:eastAsia="zh-CN"/>
          </w:rPr>
          <w:t>ditor’s Note: It is FFS that whether the Multicast Session Activation procedure is needed or not.</w:t>
        </w:r>
      </w:ins>
    </w:p>
    <w:p w14:paraId="08EB2C78" w14:textId="77777777" w:rsidR="00C749D0" w:rsidRPr="00C749D0" w:rsidRDefault="00C749D0" w:rsidP="00C749D0">
      <w:pPr>
        <w:rPr>
          <w:rFonts w:eastAsia="Malgun Gothic"/>
          <w:lang w:eastAsia="ko-KR"/>
        </w:rPr>
      </w:pPr>
    </w:p>
    <w:p w14:paraId="78BD4F0D" w14:textId="77777777" w:rsidR="00C749D0" w:rsidRPr="00C749D0" w:rsidRDefault="00C749D0" w:rsidP="00C749D0">
      <w:pPr>
        <w:keepNext/>
        <w:keepLines/>
        <w:spacing w:before="60"/>
        <w:jc w:val="center"/>
        <w:rPr>
          <w:rFonts w:ascii="Arial" w:eastAsia="Yu Mincho" w:hAnsi="Arial"/>
          <w:b/>
          <w:lang w:eastAsia="ko-KR"/>
        </w:rPr>
      </w:pPr>
      <w:r w:rsidRPr="00C749D0">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C749D0" w:rsidRPr="00C749D0" w14:paraId="48A94FC3" w14:textId="77777777" w:rsidTr="00770E88">
        <w:trPr>
          <w:gridAfter w:val="2"/>
          <w:wAfter w:w="72" w:type="dxa"/>
          <w:jc w:val="center"/>
        </w:trPr>
        <w:tc>
          <w:tcPr>
            <w:tcW w:w="3085" w:type="dxa"/>
            <w:gridSpan w:val="3"/>
          </w:tcPr>
          <w:p w14:paraId="118E9E6F"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Elementary Procedure</w:t>
            </w:r>
          </w:p>
        </w:tc>
        <w:tc>
          <w:tcPr>
            <w:tcW w:w="3250" w:type="dxa"/>
            <w:gridSpan w:val="3"/>
          </w:tcPr>
          <w:p w14:paraId="2760D3C7"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Message</w:t>
            </w:r>
          </w:p>
        </w:tc>
      </w:tr>
      <w:tr w:rsidR="00C749D0" w:rsidRPr="00C749D0" w14:paraId="130A5225" w14:textId="77777777" w:rsidTr="00770E88">
        <w:trPr>
          <w:gridAfter w:val="2"/>
          <w:wAfter w:w="72" w:type="dxa"/>
          <w:jc w:val="center"/>
        </w:trPr>
        <w:tc>
          <w:tcPr>
            <w:tcW w:w="3085" w:type="dxa"/>
            <w:gridSpan w:val="3"/>
          </w:tcPr>
          <w:p w14:paraId="2265B6D8"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Error Indication</w:t>
            </w:r>
          </w:p>
        </w:tc>
        <w:tc>
          <w:tcPr>
            <w:tcW w:w="3250" w:type="dxa"/>
            <w:gridSpan w:val="3"/>
          </w:tcPr>
          <w:p w14:paraId="33244F7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ERROR INDICATION</w:t>
            </w:r>
          </w:p>
        </w:tc>
      </w:tr>
      <w:tr w:rsidR="00C749D0" w:rsidRPr="00C749D0" w14:paraId="7DEBFF9D" w14:textId="77777777" w:rsidTr="00770E88">
        <w:trPr>
          <w:gridAfter w:val="2"/>
          <w:wAfter w:w="72" w:type="dxa"/>
          <w:jc w:val="center"/>
        </w:trPr>
        <w:tc>
          <w:tcPr>
            <w:tcW w:w="3085" w:type="dxa"/>
            <w:gridSpan w:val="3"/>
          </w:tcPr>
          <w:p w14:paraId="0DFDFFD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Request (gNB-CU-UP initiated)</w:t>
            </w:r>
          </w:p>
        </w:tc>
        <w:tc>
          <w:tcPr>
            <w:tcW w:w="3250" w:type="dxa"/>
            <w:gridSpan w:val="3"/>
          </w:tcPr>
          <w:p w14:paraId="644D20B1"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REQUEST</w:t>
            </w:r>
          </w:p>
        </w:tc>
      </w:tr>
      <w:tr w:rsidR="00C749D0" w:rsidRPr="00C749D0" w14:paraId="627E0AC1" w14:textId="77777777" w:rsidTr="00770E88">
        <w:trPr>
          <w:gridAfter w:val="2"/>
          <w:wAfter w:w="72" w:type="dxa"/>
          <w:jc w:val="center"/>
        </w:trPr>
        <w:tc>
          <w:tcPr>
            <w:tcW w:w="3085" w:type="dxa"/>
            <w:gridSpan w:val="3"/>
          </w:tcPr>
          <w:p w14:paraId="61BA17A7"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 xml:space="preserve">Bearer Context Inactivity Notification </w:t>
            </w:r>
          </w:p>
        </w:tc>
        <w:tc>
          <w:tcPr>
            <w:tcW w:w="3250" w:type="dxa"/>
            <w:gridSpan w:val="3"/>
          </w:tcPr>
          <w:p w14:paraId="3B2A57F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BEARER CONTEXT INACTIVITY NOTIFICATION</w:t>
            </w:r>
          </w:p>
        </w:tc>
      </w:tr>
      <w:tr w:rsidR="00C749D0" w:rsidRPr="00C749D0" w14:paraId="23BFE20D" w14:textId="77777777" w:rsidTr="00770E88">
        <w:trPr>
          <w:gridAfter w:val="2"/>
          <w:wAfter w:w="72" w:type="dxa"/>
          <w:jc w:val="center"/>
        </w:trPr>
        <w:tc>
          <w:tcPr>
            <w:tcW w:w="3085" w:type="dxa"/>
            <w:gridSpan w:val="3"/>
          </w:tcPr>
          <w:p w14:paraId="186F6E66"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DL Data Notification</w:t>
            </w:r>
          </w:p>
        </w:tc>
        <w:tc>
          <w:tcPr>
            <w:tcW w:w="3250" w:type="dxa"/>
            <w:gridSpan w:val="3"/>
          </w:tcPr>
          <w:p w14:paraId="05EB0232"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DL DATA NOTIFICATION</w:t>
            </w:r>
          </w:p>
        </w:tc>
      </w:tr>
      <w:tr w:rsidR="00C749D0" w:rsidRPr="00C749D0" w14:paraId="3B08DBDA" w14:textId="77777777" w:rsidTr="00770E88">
        <w:trPr>
          <w:gridAfter w:val="2"/>
          <w:wAfter w:w="72" w:type="dxa"/>
          <w:jc w:val="center"/>
        </w:trPr>
        <w:tc>
          <w:tcPr>
            <w:tcW w:w="3085" w:type="dxa"/>
            <w:gridSpan w:val="3"/>
          </w:tcPr>
          <w:p w14:paraId="134FD4CF"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UL Data Notification</w:t>
            </w:r>
          </w:p>
        </w:tc>
        <w:tc>
          <w:tcPr>
            <w:tcW w:w="3250" w:type="dxa"/>
            <w:gridSpan w:val="3"/>
          </w:tcPr>
          <w:p w14:paraId="78A3B2A2"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UL DATA NOTIFICATION</w:t>
            </w:r>
          </w:p>
        </w:tc>
      </w:tr>
      <w:tr w:rsidR="00C749D0" w:rsidRPr="00C749D0" w14:paraId="2ADA377E" w14:textId="77777777" w:rsidTr="00770E88">
        <w:trPr>
          <w:gridAfter w:val="2"/>
          <w:wAfter w:w="72" w:type="dxa"/>
          <w:jc w:val="center"/>
        </w:trPr>
        <w:tc>
          <w:tcPr>
            <w:tcW w:w="3085" w:type="dxa"/>
            <w:gridSpan w:val="3"/>
          </w:tcPr>
          <w:p w14:paraId="5DE6FC5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Data Usage Report</w:t>
            </w:r>
          </w:p>
        </w:tc>
        <w:tc>
          <w:tcPr>
            <w:tcW w:w="3250" w:type="dxa"/>
            <w:gridSpan w:val="3"/>
          </w:tcPr>
          <w:p w14:paraId="016C17D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DATA USAGE REPORT</w:t>
            </w:r>
          </w:p>
        </w:tc>
      </w:tr>
      <w:tr w:rsidR="00C749D0" w:rsidRPr="00C749D0" w14:paraId="099CC30E" w14:textId="77777777" w:rsidTr="00770E88">
        <w:trPr>
          <w:gridAfter w:val="2"/>
          <w:wAfter w:w="72" w:type="dxa"/>
          <w:jc w:val="center"/>
        </w:trPr>
        <w:tc>
          <w:tcPr>
            <w:tcW w:w="3085" w:type="dxa"/>
            <w:gridSpan w:val="3"/>
          </w:tcPr>
          <w:p w14:paraId="108FA7B5"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Counter Check</w:t>
            </w:r>
          </w:p>
        </w:tc>
        <w:tc>
          <w:tcPr>
            <w:tcW w:w="3250" w:type="dxa"/>
            <w:gridSpan w:val="3"/>
          </w:tcPr>
          <w:p w14:paraId="72217BF1"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COUNTER CHECK</w:t>
            </w:r>
          </w:p>
        </w:tc>
      </w:tr>
      <w:tr w:rsidR="00C749D0" w:rsidRPr="00C749D0" w14:paraId="214FA60F" w14:textId="77777777" w:rsidTr="00770E88">
        <w:trPr>
          <w:gridAfter w:val="2"/>
          <w:wAfter w:w="72" w:type="dxa"/>
          <w:jc w:val="center"/>
        </w:trPr>
        <w:tc>
          <w:tcPr>
            <w:tcW w:w="3085" w:type="dxa"/>
            <w:gridSpan w:val="3"/>
          </w:tcPr>
          <w:p w14:paraId="5DF39A92"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Status Indication</w:t>
            </w:r>
          </w:p>
        </w:tc>
        <w:tc>
          <w:tcPr>
            <w:tcW w:w="3250" w:type="dxa"/>
            <w:gridSpan w:val="3"/>
          </w:tcPr>
          <w:p w14:paraId="657DAC80"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STATUS INDICATION</w:t>
            </w:r>
          </w:p>
        </w:tc>
      </w:tr>
      <w:tr w:rsidR="00C749D0" w:rsidRPr="00C749D0" w14:paraId="0FF8C48C" w14:textId="77777777" w:rsidTr="00770E88">
        <w:trPr>
          <w:gridAfter w:val="2"/>
          <w:wAfter w:w="72" w:type="dxa"/>
          <w:jc w:val="center"/>
        </w:trPr>
        <w:tc>
          <w:tcPr>
            <w:tcW w:w="3085" w:type="dxa"/>
            <w:gridSpan w:val="3"/>
          </w:tcPr>
          <w:p w14:paraId="07A25516"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MR-DC Data Usage Report</w:t>
            </w:r>
          </w:p>
        </w:tc>
        <w:tc>
          <w:tcPr>
            <w:tcW w:w="3250" w:type="dxa"/>
            <w:gridSpan w:val="3"/>
          </w:tcPr>
          <w:p w14:paraId="79A6D2FA"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MR-DC DATA USAGE REPORT</w:t>
            </w:r>
          </w:p>
        </w:tc>
      </w:tr>
      <w:tr w:rsidR="00C749D0" w:rsidRPr="00C749D0" w14:paraId="54573E07" w14:textId="77777777" w:rsidTr="00770E88">
        <w:trPr>
          <w:gridBefore w:val="1"/>
          <w:gridAfter w:val="1"/>
          <w:wBefore w:w="36" w:type="dxa"/>
          <w:wAfter w:w="36" w:type="dxa"/>
          <w:jc w:val="center"/>
        </w:trPr>
        <w:tc>
          <w:tcPr>
            <w:tcW w:w="3085" w:type="dxa"/>
            <w:gridSpan w:val="3"/>
          </w:tcPr>
          <w:p w14:paraId="5598EEEC"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Trace Start</w:t>
            </w:r>
          </w:p>
        </w:tc>
        <w:tc>
          <w:tcPr>
            <w:tcW w:w="3250" w:type="dxa"/>
            <w:gridSpan w:val="3"/>
          </w:tcPr>
          <w:p w14:paraId="6712B92F"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TRACE START</w:t>
            </w:r>
          </w:p>
        </w:tc>
      </w:tr>
      <w:tr w:rsidR="00C749D0" w:rsidRPr="00C749D0" w14:paraId="11AC8EE8" w14:textId="77777777" w:rsidTr="00770E88">
        <w:trPr>
          <w:gridBefore w:val="1"/>
          <w:gridAfter w:val="1"/>
          <w:wBefore w:w="36" w:type="dxa"/>
          <w:wAfter w:w="36" w:type="dxa"/>
          <w:jc w:val="center"/>
        </w:trPr>
        <w:tc>
          <w:tcPr>
            <w:tcW w:w="3085" w:type="dxa"/>
            <w:gridSpan w:val="3"/>
          </w:tcPr>
          <w:p w14:paraId="31F37959"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Deactivate Trace</w:t>
            </w:r>
          </w:p>
        </w:tc>
        <w:tc>
          <w:tcPr>
            <w:tcW w:w="3250" w:type="dxa"/>
            <w:gridSpan w:val="3"/>
          </w:tcPr>
          <w:p w14:paraId="648306E6"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DEACTIVATE TRACE</w:t>
            </w:r>
          </w:p>
        </w:tc>
      </w:tr>
      <w:tr w:rsidR="00C749D0" w:rsidRPr="00C749D0" w14:paraId="59067A8B" w14:textId="77777777" w:rsidTr="00770E88">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14:paraId="23F31C98"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14:paraId="409CC38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UPDATE</w:t>
            </w:r>
          </w:p>
        </w:tc>
      </w:tr>
      <w:tr w:rsidR="00C749D0" w:rsidRPr="00C749D0" w14:paraId="3E6DE915" w14:textId="77777777" w:rsidTr="00770E88">
        <w:trPr>
          <w:gridBefore w:val="2"/>
          <w:wBefore w:w="72" w:type="dxa"/>
          <w:jc w:val="center"/>
        </w:trPr>
        <w:tc>
          <w:tcPr>
            <w:tcW w:w="3085" w:type="dxa"/>
            <w:gridSpan w:val="3"/>
          </w:tcPr>
          <w:p w14:paraId="68981889"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Early Forwarding SN Transfer</w:t>
            </w:r>
          </w:p>
        </w:tc>
        <w:tc>
          <w:tcPr>
            <w:tcW w:w="3250" w:type="dxa"/>
            <w:gridSpan w:val="3"/>
          </w:tcPr>
          <w:p w14:paraId="2DF22B25"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EARLY FORWARDING SN TRANSFER</w:t>
            </w:r>
          </w:p>
        </w:tc>
      </w:tr>
      <w:tr w:rsidR="00C749D0" w:rsidRPr="00C749D0" w14:paraId="3BCDD767" w14:textId="77777777" w:rsidTr="00770E88">
        <w:trPr>
          <w:gridBefore w:val="2"/>
          <w:wBefore w:w="72" w:type="dxa"/>
          <w:jc w:val="center"/>
        </w:trPr>
        <w:tc>
          <w:tcPr>
            <w:tcW w:w="3085" w:type="dxa"/>
            <w:gridSpan w:val="3"/>
          </w:tcPr>
          <w:p w14:paraId="19939EC7"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GNB-CU-CP Measurement Results Information</w:t>
            </w:r>
          </w:p>
        </w:tc>
        <w:tc>
          <w:tcPr>
            <w:tcW w:w="3250" w:type="dxa"/>
            <w:gridSpan w:val="3"/>
          </w:tcPr>
          <w:p w14:paraId="4F3EEB18"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GNB-CU-CP MEASUREMENT RESULTS INFORMATION</w:t>
            </w:r>
          </w:p>
        </w:tc>
      </w:tr>
    </w:tbl>
    <w:p w14:paraId="751A4F3C" w14:textId="77777777" w:rsidR="0073274E" w:rsidRDefault="0073274E" w:rsidP="0073274E">
      <w:pPr>
        <w:rPr>
          <w:rFonts w:eastAsiaTheme="minorEastAsia"/>
          <w:b/>
          <w:i/>
          <w:color w:val="FF0000"/>
          <w:sz w:val="21"/>
          <w:highlight w:val="yellow"/>
          <w:lang w:eastAsia="zh-CN"/>
        </w:rPr>
      </w:pPr>
    </w:p>
    <w:p w14:paraId="03196D39" w14:textId="5E0EB3F3" w:rsidR="0073274E" w:rsidRDefault="0073274E" w:rsidP="0073274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5AFBD5B7" w14:textId="77777777" w:rsidR="004A0F78" w:rsidRPr="00107155" w:rsidRDefault="004A0F78" w:rsidP="004A0F78">
      <w:pPr>
        <w:pStyle w:val="2"/>
        <w:rPr>
          <w:ins w:id="29" w:author="Lenovo" w:date="2021-10-18T14:06:00Z"/>
        </w:rPr>
      </w:pPr>
      <w:bookmarkStart w:id="30" w:name="_Toc45881680"/>
      <w:bookmarkStart w:id="31" w:name="_Toc51852318"/>
      <w:bookmarkStart w:id="32" w:name="_Toc56620269"/>
      <w:bookmarkStart w:id="33" w:name="_Toc64447909"/>
      <w:bookmarkStart w:id="34" w:name="_Toc74152684"/>
      <w:ins w:id="35" w:author="Lenovo" w:date="2021-10-18T14:06:00Z">
        <w:r>
          <w:t>8.X</w:t>
        </w:r>
        <w:r w:rsidRPr="00107155">
          <w:tab/>
        </w:r>
        <w:r>
          <w:t>MBS Session Management</w:t>
        </w:r>
        <w:r w:rsidRPr="00107155">
          <w:t xml:space="preserve"> Procedures</w:t>
        </w:r>
        <w:bookmarkEnd w:id="30"/>
        <w:bookmarkEnd w:id="31"/>
        <w:bookmarkEnd w:id="32"/>
        <w:bookmarkEnd w:id="33"/>
        <w:bookmarkEnd w:id="34"/>
      </w:ins>
    </w:p>
    <w:p w14:paraId="0A42B436" w14:textId="77777777" w:rsidR="004A0F78" w:rsidRPr="00107155" w:rsidRDefault="004A0F78" w:rsidP="004A0F78">
      <w:pPr>
        <w:pStyle w:val="3"/>
        <w:rPr>
          <w:ins w:id="36" w:author="Lenovo" w:date="2021-10-18T14:06:00Z"/>
        </w:rPr>
      </w:pPr>
      <w:bookmarkStart w:id="37" w:name="_Toc45881681"/>
      <w:bookmarkStart w:id="38" w:name="_Toc51852319"/>
      <w:bookmarkStart w:id="39" w:name="_Toc56620270"/>
      <w:bookmarkStart w:id="40" w:name="_Toc64447910"/>
      <w:bookmarkStart w:id="41" w:name="_Toc74152685"/>
      <w:ins w:id="42" w:author="Lenovo" w:date="2021-10-18T14:06:00Z">
        <w:r>
          <w:t>8.X</w:t>
        </w:r>
        <w:r w:rsidRPr="00107155">
          <w:t>.1</w:t>
        </w:r>
        <w:r w:rsidRPr="00107155">
          <w:tab/>
        </w:r>
        <w:bookmarkEnd w:id="37"/>
        <w:bookmarkEnd w:id="38"/>
        <w:bookmarkEnd w:id="39"/>
        <w:bookmarkEnd w:id="40"/>
        <w:bookmarkEnd w:id="41"/>
        <w:r>
          <w:t>Multicast Distribution Setup</w:t>
        </w:r>
      </w:ins>
    </w:p>
    <w:p w14:paraId="3C083038" w14:textId="77777777" w:rsidR="004A0F78" w:rsidRPr="00107155" w:rsidRDefault="004A0F78" w:rsidP="004A0F78">
      <w:pPr>
        <w:pStyle w:val="4"/>
        <w:rPr>
          <w:ins w:id="43" w:author="Lenovo" w:date="2021-10-18T14:06:00Z"/>
        </w:rPr>
      </w:pPr>
      <w:bookmarkStart w:id="44" w:name="_Toc45881682"/>
      <w:bookmarkStart w:id="45" w:name="_Toc51852320"/>
      <w:bookmarkStart w:id="46" w:name="_Toc56620271"/>
      <w:bookmarkStart w:id="47" w:name="_Toc64447911"/>
      <w:bookmarkStart w:id="48" w:name="_Toc74152686"/>
      <w:ins w:id="49" w:author="Lenovo" w:date="2021-10-18T14:06:00Z">
        <w:r>
          <w:t>8.X</w:t>
        </w:r>
        <w:r w:rsidRPr="00107155">
          <w:t>.1.1</w:t>
        </w:r>
        <w:r w:rsidRPr="00107155">
          <w:tab/>
          <w:t>General</w:t>
        </w:r>
        <w:bookmarkEnd w:id="44"/>
        <w:bookmarkEnd w:id="45"/>
        <w:bookmarkEnd w:id="46"/>
        <w:bookmarkEnd w:id="47"/>
        <w:bookmarkEnd w:id="48"/>
      </w:ins>
    </w:p>
    <w:p w14:paraId="212E9B74" w14:textId="77777777" w:rsidR="004A0F78" w:rsidRPr="001D2E49" w:rsidRDefault="004A0F78" w:rsidP="004A0F78">
      <w:pPr>
        <w:rPr>
          <w:ins w:id="50" w:author="Lenovo" w:date="2021-10-18T14:06:00Z"/>
        </w:rPr>
      </w:pPr>
      <w:ins w:id="51" w:author="Lenovo" w:date="2021-10-18T14:06:00Z">
        <w:r w:rsidRPr="001D2E49">
          <w:t xml:space="preserve">The purpose of the </w:t>
        </w:r>
        <w:r w:rsidRPr="005A629B">
          <w:rPr>
            <w:lang w:eastAsia="zh-CN"/>
          </w:rPr>
          <w:t>Multicast Distribution Setup</w:t>
        </w:r>
        <w:r w:rsidRPr="001D2E49">
          <w:t xml:space="preserve"> procedure is to assign </w:t>
        </w:r>
        <w:r>
          <w:t>NG-U resources</w:t>
        </w:r>
        <w:r w:rsidRPr="001D2E49">
          <w:t xml:space="preserve"> for one </w:t>
        </w:r>
        <w:r>
          <w:t>MBS session</w:t>
        </w:r>
        <w:r w:rsidRPr="001D2E49">
          <w:t xml:space="preserve"> and the corresponding </w:t>
        </w:r>
        <w:r>
          <w:t>MBS QoS flows</w:t>
        </w:r>
        <w:r w:rsidRPr="001D2E49">
          <w:t xml:space="preserve">. The procedure uses </w:t>
        </w:r>
        <w:r>
          <w:t>non-</w:t>
        </w:r>
        <w:r w:rsidRPr="001D2E49">
          <w:t>UE-associated signalling.</w:t>
        </w:r>
      </w:ins>
    </w:p>
    <w:p w14:paraId="140E7315" w14:textId="77777777" w:rsidR="004A0F78" w:rsidRPr="00107155" w:rsidRDefault="004A0F78" w:rsidP="004A0F78">
      <w:pPr>
        <w:pStyle w:val="4"/>
        <w:rPr>
          <w:ins w:id="52" w:author="Lenovo" w:date="2021-10-18T14:06:00Z"/>
        </w:rPr>
      </w:pPr>
      <w:bookmarkStart w:id="53" w:name="_Toc45881683"/>
      <w:bookmarkStart w:id="54" w:name="_Toc51852321"/>
      <w:bookmarkStart w:id="55" w:name="_Toc56620272"/>
      <w:bookmarkStart w:id="56" w:name="_Toc64447912"/>
      <w:bookmarkStart w:id="57" w:name="_Toc74152687"/>
      <w:ins w:id="58" w:author="Lenovo" w:date="2021-10-18T14:06:00Z">
        <w:r>
          <w:t>8.X</w:t>
        </w:r>
        <w:r w:rsidRPr="00107155">
          <w:t>.1.2</w:t>
        </w:r>
        <w:r w:rsidRPr="00107155">
          <w:tab/>
          <w:t>Successful Operation</w:t>
        </w:r>
        <w:bookmarkEnd w:id="53"/>
        <w:bookmarkEnd w:id="54"/>
        <w:bookmarkEnd w:id="55"/>
        <w:bookmarkEnd w:id="56"/>
        <w:bookmarkEnd w:id="57"/>
      </w:ins>
    </w:p>
    <w:p w14:paraId="09619A1D" w14:textId="77777777" w:rsidR="004A0F78" w:rsidRPr="00107155" w:rsidRDefault="004A0F78" w:rsidP="004A0F78">
      <w:pPr>
        <w:pStyle w:val="TH"/>
        <w:rPr>
          <w:ins w:id="59" w:author="Lenovo" w:date="2021-10-18T14:06:00Z"/>
        </w:rPr>
      </w:pPr>
      <w:ins w:id="60" w:author="Lenovo" w:date="2021-10-18T14:06:00Z">
        <w:r w:rsidRPr="00D629EF">
          <w:object w:dxaOrig="7475" w:dyaOrig="3214" w14:anchorId="2DBCB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0.8pt" o:ole="">
              <v:imagedata r:id="rId11" o:title=""/>
            </v:shape>
            <o:OLEObject Type="Embed" ProgID="Visio.Drawing.15" ShapeID="_x0000_i1025" DrawAspect="Content" ObjectID="_1696355614" r:id="rId12"/>
          </w:object>
        </w:r>
      </w:ins>
    </w:p>
    <w:p w14:paraId="006207D5" w14:textId="77777777" w:rsidR="004A0F78" w:rsidRPr="00107155" w:rsidRDefault="004A0F78" w:rsidP="004A0F78">
      <w:pPr>
        <w:pStyle w:val="TF"/>
        <w:rPr>
          <w:ins w:id="61" w:author="Lenovo" w:date="2021-10-18T14:06:00Z"/>
        </w:rPr>
      </w:pPr>
      <w:ins w:id="62" w:author="Lenovo" w:date="2021-10-18T14:06:00Z">
        <w:r w:rsidRPr="00107155">
          <w:t xml:space="preserve">Figure </w:t>
        </w:r>
        <w:r>
          <w:t>8.X</w:t>
        </w:r>
        <w:r w:rsidRPr="00107155">
          <w:t xml:space="preserve">.1.2-1: </w:t>
        </w:r>
        <w:r>
          <w:t>Multicast Distribution Setup</w:t>
        </w:r>
        <w:r w:rsidRPr="00107155">
          <w:t xml:space="preserve"> procedure: Successful Operation.</w:t>
        </w:r>
      </w:ins>
    </w:p>
    <w:p w14:paraId="4BD319D2" w14:textId="77777777" w:rsidR="004A0F78" w:rsidRDefault="004A0F78" w:rsidP="004A0F78">
      <w:pPr>
        <w:rPr>
          <w:ins w:id="63" w:author="Lenovo" w:date="2021-10-18T14:06:00Z"/>
          <w:rFonts w:eastAsiaTheme="minorEastAsia" w:cs="Arial"/>
          <w:lang w:eastAsia="zh-CN"/>
        </w:rPr>
      </w:pPr>
      <w:ins w:id="64" w:author="Lenovo" w:date="2021-10-18T14:06:00Z">
        <w:r w:rsidRPr="001D2E49">
          <w:t xml:space="preserve">The </w:t>
        </w:r>
        <w:r>
          <w:t xml:space="preserve">gNB-CU-UP </w:t>
        </w:r>
        <w:r w:rsidRPr="001D2E49">
          <w:t xml:space="preserve">initiates the procedure by sending a </w:t>
        </w:r>
        <w:r>
          <w:rPr>
            <w:rFonts w:eastAsiaTheme="minorEastAsia" w:cs="Arial" w:hint="eastAsia"/>
            <w:lang w:eastAsia="zh-CN"/>
          </w:rPr>
          <w:t>M</w:t>
        </w:r>
        <w:r>
          <w:rPr>
            <w:rFonts w:eastAsiaTheme="minorEastAsia" w:cs="Arial"/>
            <w:lang w:eastAsia="zh-CN"/>
          </w:rPr>
          <w:t>ULTICAST DISTRIBUTION SETUP REQUEST</w:t>
        </w:r>
        <w:r w:rsidRPr="001D2E49">
          <w:t xml:space="preserve"> message to the</w:t>
        </w:r>
        <w:r>
          <w:t xml:space="preserve"> gNB-CU-CP. The gNB-CU-CP responds with a </w:t>
        </w:r>
        <w:r>
          <w:rPr>
            <w:rFonts w:eastAsiaTheme="minorEastAsia" w:cs="Arial" w:hint="eastAsia"/>
            <w:lang w:eastAsia="zh-CN"/>
          </w:rPr>
          <w:t>M</w:t>
        </w:r>
        <w:r>
          <w:rPr>
            <w:rFonts w:eastAsiaTheme="minorEastAsia" w:cs="Arial"/>
            <w:lang w:eastAsia="zh-CN"/>
          </w:rPr>
          <w:t>ULTICAST DISTRIBUTION SETUP RESPONSE message.</w:t>
        </w:r>
      </w:ins>
    </w:p>
    <w:p w14:paraId="7C9263E7" w14:textId="77777777" w:rsidR="004A0F78" w:rsidRPr="00E34A57" w:rsidRDefault="004A0F78" w:rsidP="004A0F78">
      <w:pPr>
        <w:rPr>
          <w:ins w:id="65" w:author="Lenovo" w:date="2021-10-18T14:06:00Z"/>
          <w:rFonts w:eastAsia="MS Mincho"/>
          <w:lang w:eastAsia="ja-JP"/>
        </w:rPr>
      </w:pPr>
      <w:ins w:id="66" w:author="Lenovo" w:date="2021-10-18T14:06:00Z">
        <w:r>
          <w:rPr>
            <w:rFonts w:eastAsiaTheme="minorEastAsia" w:cs="Arial"/>
            <w:lang w:eastAsia="zh-CN"/>
          </w:rPr>
          <w:t xml:space="preserve">If the </w:t>
        </w:r>
        <w:r>
          <w:rPr>
            <w:i/>
            <w:noProof/>
            <w:lang w:eastAsia="ja-JP"/>
          </w:rPr>
          <w:t>DL</w:t>
        </w:r>
        <w:r w:rsidRPr="00CB0847">
          <w:rPr>
            <w:i/>
            <w:noProof/>
            <w:lang w:eastAsia="ja-JP"/>
          </w:rPr>
          <w:t xml:space="preserve"> Transport Layer Information</w:t>
        </w:r>
        <w:r>
          <w:rPr>
            <w:noProof/>
            <w:lang w:eastAsia="ja-JP"/>
          </w:rPr>
          <w:t xml:space="preserve"> IE</w:t>
        </w:r>
        <w:r>
          <w:rPr>
            <w:rFonts w:eastAsiaTheme="minorEastAsia" w:cs="Arial"/>
            <w:lang w:eastAsia="zh-CN"/>
          </w:rPr>
          <w:t xml:space="preserve"> is included in </w:t>
        </w:r>
        <w:r>
          <w:rPr>
            <w:lang w:eastAsia="zh-CN"/>
          </w:rPr>
          <w:t xml:space="preserve">the </w:t>
        </w:r>
        <w:r>
          <w:rPr>
            <w:rFonts w:eastAsiaTheme="minorEastAsia" w:cs="Arial" w:hint="eastAsia"/>
            <w:lang w:eastAsia="zh-CN"/>
          </w:rPr>
          <w:t>M</w:t>
        </w:r>
        <w:r>
          <w:rPr>
            <w:rFonts w:eastAsiaTheme="minorEastAsia" w:cs="Arial"/>
            <w:lang w:eastAsia="zh-CN"/>
          </w:rPr>
          <w:t>ULTICAST DISTRIBUTION SETUP REQUEST</w:t>
        </w:r>
        <w:r w:rsidRPr="001D2E49">
          <w:t xml:space="preserve"> message</w:t>
        </w:r>
        <w:r>
          <w:rPr>
            <w:lang w:eastAsia="zh-CN"/>
          </w:rPr>
          <w:t>, the gNB-CU-CP shall handle it as specified in TS 38.401 [2]</w:t>
        </w:r>
        <w:r>
          <w:rPr>
            <w:lang w:eastAsia="ja-JP"/>
          </w:rPr>
          <w:t>.</w:t>
        </w:r>
      </w:ins>
    </w:p>
    <w:p w14:paraId="170FA29C" w14:textId="77777777" w:rsidR="004A0F78" w:rsidRPr="00107155" w:rsidRDefault="004A0F78" w:rsidP="004A0F78">
      <w:pPr>
        <w:pStyle w:val="4"/>
        <w:rPr>
          <w:ins w:id="67" w:author="Lenovo" w:date="2021-10-18T14:06:00Z"/>
        </w:rPr>
      </w:pPr>
      <w:bookmarkStart w:id="68" w:name="_Toc45881684"/>
      <w:bookmarkStart w:id="69" w:name="_Toc51852322"/>
      <w:bookmarkStart w:id="70" w:name="_Toc56620273"/>
      <w:bookmarkStart w:id="71" w:name="_Toc64447913"/>
      <w:bookmarkStart w:id="72" w:name="_Toc74152688"/>
      <w:ins w:id="73" w:author="Lenovo" w:date="2021-10-18T14:06:00Z">
        <w:r>
          <w:lastRenderedPageBreak/>
          <w:t>8.X</w:t>
        </w:r>
        <w:r w:rsidRPr="00107155">
          <w:t>.1.3</w:t>
        </w:r>
        <w:r w:rsidRPr="00107155">
          <w:tab/>
          <w:t>Unsuccessful Operation</w:t>
        </w:r>
        <w:bookmarkEnd w:id="68"/>
        <w:bookmarkEnd w:id="69"/>
        <w:bookmarkEnd w:id="70"/>
        <w:bookmarkEnd w:id="71"/>
        <w:bookmarkEnd w:id="72"/>
      </w:ins>
    </w:p>
    <w:p w14:paraId="4DDE00BB" w14:textId="77777777" w:rsidR="004A0F78" w:rsidRPr="00107155" w:rsidRDefault="004A0F78" w:rsidP="004A0F78">
      <w:pPr>
        <w:pStyle w:val="TH"/>
        <w:rPr>
          <w:ins w:id="74" w:author="Lenovo" w:date="2021-10-18T14:06:00Z"/>
        </w:rPr>
      </w:pPr>
      <w:ins w:id="75" w:author="Lenovo" w:date="2021-10-18T14:06:00Z">
        <w:r w:rsidRPr="00D629EF">
          <w:object w:dxaOrig="7475" w:dyaOrig="3214" w14:anchorId="3C53C630">
            <v:shape id="_x0000_i1026" type="#_x0000_t75" style="width:373.8pt;height:160.8pt" o:ole="">
              <v:imagedata r:id="rId13" o:title=""/>
            </v:shape>
            <o:OLEObject Type="Embed" ProgID="Visio.Drawing.15" ShapeID="_x0000_i1026" DrawAspect="Content" ObjectID="_1696355615" r:id="rId14"/>
          </w:object>
        </w:r>
      </w:ins>
    </w:p>
    <w:p w14:paraId="58CED967" w14:textId="77777777" w:rsidR="004A0F78" w:rsidRPr="00107155" w:rsidRDefault="004A0F78" w:rsidP="004A0F78">
      <w:pPr>
        <w:pStyle w:val="TF"/>
        <w:rPr>
          <w:ins w:id="76" w:author="Lenovo" w:date="2021-10-18T14:06:00Z"/>
        </w:rPr>
      </w:pPr>
      <w:ins w:id="77" w:author="Lenovo" w:date="2021-10-18T14:06:00Z">
        <w:r w:rsidRPr="00107155">
          <w:t xml:space="preserve">Figure </w:t>
        </w:r>
        <w:r>
          <w:t>8.X</w:t>
        </w:r>
        <w:r w:rsidRPr="00107155">
          <w:t xml:space="preserve">.1.3-1: </w:t>
        </w:r>
        <w:r>
          <w:t>Multicast Distribution Setup</w:t>
        </w:r>
        <w:r w:rsidRPr="00107155">
          <w:t xml:space="preserve"> procedure: Unsuccessful Operation.</w:t>
        </w:r>
      </w:ins>
    </w:p>
    <w:p w14:paraId="12772B99" w14:textId="77777777" w:rsidR="004A0F78" w:rsidRDefault="004A0F78" w:rsidP="004A0F78">
      <w:pPr>
        <w:rPr>
          <w:ins w:id="78" w:author="Lenovo" w:date="2021-10-18T14:06:00Z"/>
        </w:rPr>
      </w:pPr>
      <w:ins w:id="79" w:author="Lenovo" w:date="2021-10-18T14:06:00Z">
        <w:r>
          <w:t xml:space="preserve">In case the Multicast Distribution cannot be setup successfully, the gNB-CU-CP shall response with the </w:t>
        </w:r>
        <w:r>
          <w:rPr>
            <w:rFonts w:eastAsiaTheme="minorEastAsia" w:cs="Arial" w:hint="eastAsia"/>
            <w:lang w:eastAsia="zh-CN"/>
          </w:rPr>
          <w:t>M</w:t>
        </w:r>
        <w:r>
          <w:rPr>
            <w:rFonts w:eastAsiaTheme="minorEastAsia" w:cs="Arial"/>
            <w:lang w:eastAsia="zh-CN"/>
          </w:rPr>
          <w:t>ULTICAST DISTRIBUTION SETUP FAILURE</w:t>
        </w:r>
        <w:r w:rsidRPr="001D2E49">
          <w:t xml:space="preserve"> message to the </w:t>
        </w:r>
        <w:r>
          <w:t xml:space="preserve">gNB-CU-UP with an </w:t>
        </w:r>
        <w:r w:rsidRPr="001D2E49">
          <w:t xml:space="preserve">appropriate cause value in the </w:t>
        </w:r>
        <w:r w:rsidRPr="001D2E49">
          <w:rPr>
            <w:i/>
          </w:rPr>
          <w:t>Cause</w:t>
        </w:r>
        <w:r w:rsidRPr="001D2E49">
          <w:t xml:space="preserve"> IE.</w:t>
        </w:r>
        <w:r w:rsidRPr="00567372">
          <w:t xml:space="preserve"> </w:t>
        </w:r>
      </w:ins>
    </w:p>
    <w:p w14:paraId="00D044A2" w14:textId="77777777" w:rsidR="004A0F78" w:rsidRPr="00107155" w:rsidRDefault="004A0F78" w:rsidP="004A0F78">
      <w:pPr>
        <w:pStyle w:val="4"/>
        <w:rPr>
          <w:ins w:id="80" w:author="Lenovo" w:date="2021-10-18T14:06:00Z"/>
          <w:lang w:val="fr-FR"/>
        </w:rPr>
      </w:pPr>
      <w:bookmarkStart w:id="81" w:name="_Toc45881685"/>
      <w:bookmarkStart w:id="82" w:name="_Toc51852323"/>
      <w:bookmarkStart w:id="83" w:name="_Toc56620274"/>
      <w:bookmarkStart w:id="84" w:name="_Toc64447914"/>
      <w:bookmarkStart w:id="85" w:name="_Toc74152689"/>
      <w:ins w:id="86" w:author="Lenovo" w:date="2021-10-18T14:06:00Z">
        <w:r>
          <w:rPr>
            <w:lang w:val="fr-FR"/>
          </w:rPr>
          <w:t>8.X</w:t>
        </w:r>
        <w:r w:rsidRPr="00107155">
          <w:rPr>
            <w:lang w:val="fr-FR"/>
          </w:rPr>
          <w:t>.1.4</w:t>
        </w:r>
        <w:r w:rsidRPr="00107155">
          <w:rPr>
            <w:lang w:val="fr-FR"/>
          </w:rPr>
          <w:tab/>
        </w:r>
        <w:proofErr w:type="spellStart"/>
        <w:r w:rsidRPr="00107155">
          <w:rPr>
            <w:lang w:val="fr-FR"/>
          </w:rPr>
          <w:t>Abnormal</w:t>
        </w:r>
        <w:proofErr w:type="spellEnd"/>
        <w:r w:rsidRPr="00107155">
          <w:rPr>
            <w:lang w:val="fr-FR"/>
          </w:rPr>
          <w:t xml:space="preserve"> Conditions</w:t>
        </w:r>
        <w:bookmarkEnd w:id="81"/>
        <w:bookmarkEnd w:id="82"/>
        <w:bookmarkEnd w:id="83"/>
        <w:bookmarkEnd w:id="84"/>
        <w:bookmarkEnd w:id="85"/>
      </w:ins>
    </w:p>
    <w:p w14:paraId="50E5A93B" w14:textId="77777777" w:rsidR="004A0F78" w:rsidRPr="00D629EF" w:rsidRDefault="004A0F78" w:rsidP="004A0F78">
      <w:pPr>
        <w:rPr>
          <w:ins w:id="87" w:author="Lenovo" w:date="2021-10-18T14:06:00Z"/>
        </w:rPr>
      </w:pPr>
      <w:ins w:id="88" w:author="Lenovo" w:date="2021-10-18T14:06:00Z">
        <w:r w:rsidRPr="00107155">
          <w:rPr>
            <w:lang w:val="fr-FR"/>
          </w:rPr>
          <w:t>Not Applicable.</w:t>
        </w:r>
      </w:ins>
    </w:p>
    <w:p w14:paraId="159A26FC" w14:textId="77777777" w:rsidR="004A0F78" w:rsidRPr="00107155" w:rsidRDefault="004A0F78" w:rsidP="004A0F78">
      <w:pPr>
        <w:pStyle w:val="3"/>
        <w:rPr>
          <w:ins w:id="89" w:author="Lenovo" w:date="2021-10-18T14:06:00Z"/>
        </w:rPr>
      </w:pPr>
      <w:ins w:id="90" w:author="Lenovo" w:date="2021-10-18T14:06:00Z">
        <w:r>
          <w:t>8.Y</w:t>
        </w:r>
        <w:r w:rsidRPr="00107155">
          <w:t>.1</w:t>
        </w:r>
        <w:r w:rsidRPr="00107155">
          <w:tab/>
        </w:r>
        <w:r>
          <w:t>Multicast Distribution Release</w:t>
        </w:r>
      </w:ins>
    </w:p>
    <w:p w14:paraId="55D65BBA" w14:textId="77777777" w:rsidR="004A0F78" w:rsidRPr="00107155" w:rsidRDefault="004A0F78" w:rsidP="004A0F78">
      <w:pPr>
        <w:pStyle w:val="4"/>
        <w:rPr>
          <w:ins w:id="91" w:author="Lenovo" w:date="2021-10-18T14:06:00Z"/>
        </w:rPr>
      </w:pPr>
      <w:ins w:id="92" w:author="Lenovo" w:date="2021-10-18T14:06:00Z">
        <w:r>
          <w:t>8.Y</w:t>
        </w:r>
        <w:r w:rsidRPr="00107155">
          <w:t>.1.1</w:t>
        </w:r>
        <w:r w:rsidRPr="00107155">
          <w:tab/>
          <w:t>General</w:t>
        </w:r>
      </w:ins>
    </w:p>
    <w:p w14:paraId="1B89C1AB" w14:textId="77777777" w:rsidR="004A0F78" w:rsidRPr="001D2E49" w:rsidRDefault="004A0F78" w:rsidP="004A0F78">
      <w:pPr>
        <w:rPr>
          <w:ins w:id="93" w:author="Lenovo" w:date="2021-10-18T14:06:00Z"/>
        </w:rPr>
      </w:pPr>
      <w:ins w:id="94" w:author="Lenovo" w:date="2021-10-18T14:06:00Z">
        <w:r w:rsidRPr="001D2E49">
          <w:t xml:space="preserve">The purpose of the </w:t>
        </w:r>
        <w:r w:rsidRPr="005A629B">
          <w:rPr>
            <w:lang w:eastAsia="zh-CN"/>
          </w:rPr>
          <w:t xml:space="preserve">Multicast Distribution </w:t>
        </w:r>
        <w:r>
          <w:rPr>
            <w:lang w:eastAsia="zh-CN"/>
          </w:rPr>
          <w:t>Release</w:t>
        </w:r>
        <w:r w:rsidRPr="001D2E49">
          <w:t xml:space="preserve"> procedure is to </w:t>
        </w:r>
        <w:r>
          <w:t>enable the release of already established</w:t>
        </w:r>
        <w:r w:rsidRPr="001D2E49">
          <w:t xml:space="preserve"> </w:t>
        </w:r>
        <w:r>
          <w:t>NG-U resources</w:t>
        </w:r>
        <w:r w:rsidRPr="001D2E49">
          <w:t xml:space="preserve"> for </w:t>
        </w:r>
        <w:r>
          <w:t>a given</w:t>
        </w:r>
        <w:r w:rsidRPr="001D2E49">
          <w:t xml:space="preserve"> </w:t>
        </w:r>
        <w:r>
          <w:t>MBS session</w:t>
        </w:r>
        <w:r w:rsidRPr="001D2E49">
          <w:t xml:space="preserve">. The procedure uses </w:t>
        </w:r>
        <w:r>
          <w:t>non-</w:t>
        </w:r>
        <w:r w:rsidRPr="001D2E49">
          <w:t>UE-associated signalling.</w:t>
        </w:r>
      </w:ins>
    </w:p>
    <w:p w14:paraId="0ED78176" w14:textId="77777777" w:rsidR="004A0F78" w:rsidRPr="00107155" w:rsidRDefault="004A0F78" w:rsidP="004A0F78">
      <w:pPr>
        <w:pStyle w:val="4"/>
        <w:rPr>
          <w:ins w:id="95" w:author="Lenovo" w:date="2021-10-18T14:06:00Z"/>
        </w:rPr>
      </w:pPr>
      <w:ins w:id="96" w:author="Lenovo" w:date="2021-10-18T14:06:00Z">
        <w:r>
          <w:t>8.Y</w:t>
        </w:r>
        <w:r w:rsidRPr="00107155">
          <w:t>.1.2</w:t>
        </w:r>
        <w:r w:rsidRPr="00107155">
          <w:tab/>
          <w:t>Successful Operation</w:t>
        </w:r>
      </w:ins>
    </w:p>
    <w:p w14:paraId="7C8E3227" w14:textId="77777777" w:rsidR="004A0F78" w:rsidRPr="00107155" w:rsidRDefault="004A0F78" w:rsidP="004A0F78">
      <w:pPr>
        <w:pStyle w:val="TH"/>
        <w:rPr>
          <w:ins w:id="97" w:author="Lenovo" w:date="2021-10-18T14:06:00Z"/>
        </w:rPr>
      </w:pPr>
      <w:ins w:id="98" w:author="Lenovo" w:date="2021-10-18T14:06:00Z">
        <w:r w:rsidRPr="00D629EF">
          <w:object w:dxaOrig="7475" w:dyaOrig="3214" w14:anchorId="74E6F2C1">
            <v:shape id="_x0000_i1027" type="#_x0000_t75" style="width:373.8pt;height:160.8pt" o:ole="">
              <v:imagedata r:id="rId15" o:title=""/>
            </v:shape>
            <o:OLEObject Type="Embed" ProgID="Visio.Drawing.15" ShapeID="_x0000_i1027" DrawAspect="Content" ObjectID="_1696355616" r:id="rId16"/>
          </w:object>
        </w:r>
      </w:ins>
    </w:p>
    <w:p w14:paraId="7626FB66" w14:textId="77777777" w:rsidR="004A0F78" w:rsidRPr="00107155" w:rsidRDefault="004A0F78" w:rsidP="004A0F78">
      <w:pPr>
        <w:pStyle w:val="TF"/>
        <w:rPr>
          <w:ins w:id="99" w:author="Lenovo" w:date="2021-10-18T14:06:00Z"/>
        </w:rPr>
      </w:pPr>
      <w:ins w:id="100" w:author="Lenovo" w:date="2021-10-18T14:06:00Z">
        <w:r w:rsidRPr="00107155">
          <w:t xml:space="preserve">Figure </w:t>
        </w:r>
        <w:r>
          <w:t>8.X</w:t>
        </w:r>
        <w:r w:rsidRPr="00107155">
          <w:t xml:space="preserve">.1.2-1: </w:t>
        </w:r>
        <w:r>
          <w:t>Multicast Distribution Release</w:t>
        </w:r>
        <w:r w:rsidRPr="00107155">
          <w:t xml:space="preserve"> procedure: Successful Operation.</w:t>
        </w:r>
      </w:ins>
    </w:p>
    <w:p w14:paraId="5087745C" w14:textId="77777777" w:rsidR="004A0F78" w:rsidRDefault="004A0F78" w:rsidP="004A0F78">
      <w:pPr>
        <w:rPr>
          <w:ins w:id="101" w:author="Lenovo" w:date="2021-10-18T14:06:00Z"/>
        </w:rPr>
      </w:pPr>
      <w:ins w:id="102" w:author="Lenovo" w:date="2021-10-18T14:06:00Z">
        <w:r w:rsidRPr="001D2E49">
          <w:t xml:space="preserve">The </w:t>
        </w:r>
        <w:r>
          <w:t xml:space="preserve">gNB-CU-UP or the gNB-CU-CP </w:t>
        </w:r>
        <w:r w:rsidRPr="001D2E49">
          <w:t xml:space="preserve">initiates the procedure by sending a </w:t>
        </w:r>
        <w:r>
          <w:rPr>
            <w:rFonts w:eastAsiaTheme="minorEastAsia" w:cs="Arial" w:hint="eastAsia"/>
            <w:lang w:eastAsia="zh-CN"/>
          </w:rPr>
          <w:t>M</w:t>
        </w:r>
        <w:r>
          <w:rPr>
            <w:rFonts w:eastAsiaTheme="minorEastAsia" w:cs="Arial"/>
            <w:lang w:eastAsia="zh-CN"/>
          </w:rPr>
          <w:t>ULTICAST DISTRIBUTION SETUP REQUEST</w:t>
        </w:r>
        <w:r w:rsidRPr="001D2E49">
          <w:t xml:space="preserve"> message to the</w:t>
        </w:r>
        <w:r>
          <w:t xml:space="preserve"> peer node. </w:t>
        </w:r>
      </w:ins>
    </w:p>
    <w:p w14:paraId="7787D472" w14:textId="77777777" w:rsidR="004A0F78" w:rsidRPr="00DD642E" w:rsidRDefault="004A0F78" w:rsidP="004A0F78">
      <w:pPr>
        <w:rPr>
          <w:ins w:id="103" w:author="Lenovo" w:date="2021-10-18T14:06:00Z"/>
          <w:rFonts w:eastAsiaTheme="minorEastAsia" w:cs="Arial"/>
          <w:lang w:eastAsia="zh-CN"/>
        </w:rPr>
      </w:pPr>
      <w:ins w:id="104" w:author="Lenovo" w:date="2021-10-18T14:06:00Z">
        <w:r w:rsidRPr="008E7881">
          <w:t xml:space="preserve">Upon receipt of the </w:t>
        </w:r>
        <w:r w:rsidRPr="004447BA">
          <w:rPr>
            <w:rFonts w:hint="eastAsia"/>
          </w:rPr>
          <w:t>M</w:t>
        </w:r>
        <w:r w:rsidRPr="004447BA">
          <w:t>ULTICAST DISTRIBUTION RELEASE REQUEST</w:t>
        </w:r>
        <w:r w:rsidRPr="008E7881">
          <w:t xml:space="preserve"> message, the </w:t>
        </w:r>
        <w:r>
          <w:t xml:space="preserve">receiving node </w:t>
        </w:r>
        <w:r w:rsidRPr="008E7881">
          <w:t xml:space="preserve">shall send the </w:t>
        </w:r>
        <w:r w:rsidRPr="00A64837">
          <w:rPr>
            <w:rFonts w:hint="eastAsia"/>
          </w:rPr>
          <w:t>M</w:t>
        </w:r>
        <w:r w:rsidRPr="00A64837">
          <w:t>ULTICAST DISTRIBUTION RELEASE RESPONSE</w:t>
        </w:r>
        <w:r w:rsidRPr="008E7881">
          <w:t xml:space="preserve"> message after </w:t>
        </w:r>
        <w:r>
          <w:t xml:space="preserve">successfully remove the corresponding NG-U resource for the MBS </w:t>
        </w:r>
        <w:r w:rsidRPr="00DD642E">
          <w:rPr>
            <w:rFonts w:hint="eastAsia"/>
          </w:rPr>
          <w:t>sess</w:t>
        </w:r>
        <w:r w:rsidRPr="00DD642E">
          <w:t>ion.</w:t>
        </w:r>
        <w:r>
          <w:rPr>
            <w:lang w:eastAsia="zh-CN"/>
          </w:rPr>
          <w:t xml:space="preserve"> </w:t>
        </w:r>
      </w:ins>
    </w:p>
    <w:p w14:paraId="30EE1040" w14:textId="77777777" w:rsidR="004A0F78" w:rsidRDefault="004A0F78" w:rsidP="004A0F78">
      <w:pPr>
        <w:pStyle w:val="4"/>
        <w:rPr>
          <w:ins w:id="105" w:author="Lenovo" w:date="2021-10-18T14:06:00Z"/>
        </w:rPr>
      </w:pPr>
      <w:ins w:id="106" w:author="Lenovo" w:date="2021-10-18T14:06:00Z">
        <w:r>
          <w:t>8.Y</w:t>
        </w:r>
        <w:r w:rsidRPr="00107155">
          <w:t>.1.3</w:t>
        </w:r>
        <w:r w:rsidRPr="00107155">
          <w:tab/>
          <w:t>Unsuccessful Operation</w:t>
        </w:r>
      </w:ins>
    </w:p>
    <w:p w14:paraId="37F24463" w14:textId="77777777" w:rsidR="004A0F78" w:rsidRPr="00DD642E" w:rsidRDefault="004A0F78" w:rsidP="004A0F78">
      <w:pPr>
        <w:rPr>
          <w:ins w:id="107" w:author="Lenovo" w:date="2021-10-18T14:06:00Z"/>
        </w:rPr>
      </w:pPr>
      <w:ins w:id="108" w:author="Lenovo" w:date="2021-10-18T14:06:00Z">
        <w:r w:rsidRPr="00107155">
          <w:rPr>
            <w:lang w:val="fr-FR"/>
          </w:rPr>
          <w:t>Not Applicable.</w:t>
        </w:r>
      </w:ins>
    </w:p>
    <w:p w14:paraId="64365B56" w14:textId="77777777" w:rsidR="004A0F78" w:rsidRPr="00107155" w:rsidRDefault="004A0F78" w:rsidP="004A0F78">
      <w:pPr>
        <w:pStyle w:val="4"/>
        <w:rPr>
          <w:ins w:id="109" w:author="Lenovo" w:date="2021-10-18T14:06:00Z"/>
          <w:lang w:val="fr-FR"/>
        </w:rPr>
      </w:pPr>
      <w:ins w:id="110" w:author="Lenovo" w:date="2021-10-18T14:06:00Z">
        <w:r>
          <w:rPr>
            <w:lang w:val="fr-FR"/>
          </w:rPr>
          <w:lastRenderedPageBreak/>
          <w:t>8.Y</w:t>
        </w:r>
        <w:r w:rsidRPr="00107155">
          <w:rPr>
            <w:lang w:val="fr-FR"/>
          </w:rPr>
          <w:t>.1.4</w:t>
        </w:r>
        <w:r w:rsidRPr="00107155">
          <w:rPr>
            <w:lang w:val="fr-FR"/>
          </w:rPr>
          <w:tab/>
        </w:r>
        <w:proofErr w:type="spellStart"/>
        <w:r w:rsidRPr="00107155">
          <w:rPr>
            <w:lang w:val="fr-FR"/>
          </w:rPr>
          <w:t>Abnormal</w:t>
        </w:r>
        <w:proofErr w:type="spellEnd"/>
        <w:r w:rsidRPr="00107155">
          <w:rPr>
            <w:lang w:val="fr-FR"/>
          </w:rPr>
          <w:t xml:space="preserve"> Conditions</w:t>
        </w:r>
      </w:ins>
    </w:p>
    <w:p w14:paraId="145AD620" w14:textId="77777777" w:rsidR="004A0F78" w:rsidRPr="00D629EF" w:rsidRDefault="004A0F78" w:rsidP="004A0F78">
      <w:pPr>
        <w:rPr>
          <w:ins w:id="111" w:author="Lenovo" w:date="2021-10-18T14:06:00Z"/>
        </w:rPr>
      </w:pPr>
      <w:ins w:id="112" w:author="Lenovo" w:date="2021-10-18T14:06:00Z">
        <w:r w:rsidRPr="00107155">
          <w:rPr>
            <w:lang w:val="fr-FR"/>
          </w:rPr>
          <w:t>Not Applicable.</w:t>
        </w:r>
      </w:ins>
    </w:p>
    <w:p w14:paraId="3251FC4A" w14:textId="77777777" w:rsidR="004D4BBE" w:rsidRDefault="004D4BBE" w:rsidP="004D4BBE">
      <w:pPr>
        <w:rPr>
          <w:rFonts w:eastAsiaTheme="minorEastAsia"/>
          <w:b/>
          <w:i/>
          <w:color w:val="FF0000"/>
          <w:sz w:val="21"/>
          <w:highlight w:val="yellow"/>
          <w:lang w:eastAsia="zh-CN"/>
        </w:rPr>
      </w:pPr>
    </w:p>
    <w:p w14:paraId="33FFBC15" w14:textId="0F184D16"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516D9F8B" w14:textId="77777777" w:rsidR="00EC371B" w:rsidRPr="00FD71AD" w:rsidRDefault="00EC371B" w:rsidP="00EC371B">
      <w:pPr>
        <w:pStyle w:val="3"/>
        <w:rPr>
          <w:ins w:id="113" w:author="Lenovo" w:date="2021-10-18T14:06:00Z"/>
        </w:rPr>
      </w:pPr>
      <w:bookmarkStart w:id="114" w:name="_Toc45881735"/>
      <w:bookmarkStart w:id="115" w:name="_Toc51852374"/>
      <w:bookmarkStart w:id="116" w:name="_Toc56620325"/>
      <w:bookmarkStart w:id="117" w:name="_Toc64447965"/>
      <w:bookmarkStart w:id="118" w:name="_Toc74152740"/>
      <w:ins w:id="119" w:author="Lenovo" w:date="2021-10-18T14:06:00Z">
        <w:r>
          <w:t>9.2.x</w:t>
        </w:r>
        <w:r w:rsidRPr="00FD71AD">
          <w:tab/>
        </w:r>
        <w:r>
          <w:t>MBS</w:t>
        </w:r>
        <w:r w:rsidRPr="00FD71AD">
          <w:t xml:space="preserve"> Messages</w:t>
        </w:r>
        <w:bookmarkEnd w:id="114"/>
        <w:bookmarkEnd w:id="115"/>
        <w:bookmarkEnd w:id="116"/>
        <w:bookmarkEnd w:id="117"/>
        <w:bookmarkEnd w:id="118"/>
      </w:ins>
    </w:p>
    <w:p w14:paraId="758E8557" w14:textId="77777777" w:rsidR="00EC371B" w:rsidRPr="00FD71AD" w:rsidRDefault="00EC371B" w:rsidP="00EC371B">
      <w:pPr>
        <w:pStyle w:val="4"/>
        <w:rPr>
          <w:ins w:id="120" w:author="Lenovo" w:date="2021-10-18T14:06:00Z"/>
        </w:rPr>
      </w:pPr>
      <w:bookmarkStart w:id="121" w:name="_Toc45881736"/>
      <w:bookmarkStart w:id="122" w:name="_Toc51852375"/>
      <w:bookmarkStart w:id="123" w:name="_Toc56620326"/>
      <w:bookmarkStart w:id="124" w:name="_Toc64447966"/>
      <w:bookmarkStart w:id="125" w:name="_Toc74152741"/>
      <w:ins w:id="126" w:author="Lenovo" w:date="2021-10-18T14:06:00Z">
        <w:r>
          <w:t>9.</w:t>
        </w:r>
        <w:proofErr w:type="gramStart"/>
        <w:r>
          <w:t>2.x</w:t>
        </w:r>
        <w:r w:rsidRPr="00FD71AD">
          <w:t>.</w:t>
        </w:r>
        <w:proofErr w:type="gramEnd"/>
        <w:r w:rsidRPr="00FD71AD">
          <w:t>1</w:t>
        </w:r>
        <w:r>
          <w:t>a</w:t>
        </w:r>
        <w:r w:rsidRPr="00FD71AD">
          <w:tab/>
        </w:r>
        <w:bookmarkEnd w:id="121"/>
        <w:bookmarkEnd w:id="122"/>
        <w:bookmarkEnd w:id="123"/>
        <w:bookmarkEnd w:id="124"/>
        <w:bookmarkEnd w:id="125"/>
        <w:r>
          <w:t>MULTICAST DISTRIBUTION SETUP REQUEST</w:t>
        </w:r>
      </w:ins>
    </w:p>
    <w:p w14:paraId="779E3F62" w14:textId="660D3EAF" w:rsidR="00EC371B" w:rsidRPr="00FD71AD" w:rsidRDefault="00EC371B" w:rsidP="00EC371B">
      <w:pPr>
        <w:rPr>
          <w:ins w:id="127" w:author="Lenovo" w:date="2021-10-18T14:06:00Z"/>
        </w:rPr>
      </w:pPr>
      <w:ins w:id="128" w:author="Lenovo" w:date="2021-10-18T14:06:00Z">
        <w:r w:rsidRPr="00FD71AD">
          <w:t>This message is sent by the gNB-CU-</w:t>
        </w:r>
        <w:r>
          <w:t>U</w:t>
        </w:r>
        <w:r w:rsidRPr="00FD71AD">
          <w:t>P</w:t>
        </w:r>
        <w:r>
          <w:t xml:space="preserve"> </w:t>
        </w:r>
        <w:r w:rsidRPr="00FD71AD">
          <w:t xml:space="preserve">to request </w:t>
        </w:r>
        <w:r>
          <w:t xml:space="preserve">the setup of the NG-U transport for </w:t>
        </w:r>
        <w:proofErr w:type="gramStart"/>
        <w:r>
          <w:t>a</w:t>
        </w:r>
        <w:proofErr w:type="gramEnd"/>
        <w:r>
          <w:t xml:space="preserve"> MBS Session</w:t>
        </w:r>
        <w:r w:rsidRPr="00FD71AD">
          <w:t>.</w:t>
        </w:r>
      </w:ins>
    </w:p>
    <w:p w14:paraId="0CF27848" w14:textId="252AAA80" w:rsidR="00EC371B" w:rsidRPr="00405AE6" w:rsidRDefault="00EC371B" w:rsidP="00EC371B">
      <w:pPr>
        <w:rPr>
          <w:ins w:id="129" w:author="Lenovo" w:date="2021-10-18T14:06:00Z"/>
        </w:rPr>
      </w:pPr>
      <w:ins w:id="130" w:author="Lenovo" w:date="2021-10-18T14:06:00Z">
        <w:r w:rsidRPr="00FD71AD">
          <w:t>Direction: gNB-CU-</w:t>
        </w:r>
        <w:r>
          <w:t>U</w:t>
        </w:r>
        <w:r w:rsidRPr="00FD71AD">
          <w:t xml:space="preserve">P </w:t>
        </w:r>
        <w:r w:rsidRPr="00FD71AD">
          <w:sym w:font="Symbol" w:char="F0AE"/>
        </w:r>
        <w:r w:rsidRPr="00FD71AD">
          <w:t xml:space="preserve"> gNB-CU-</w:t>
        </w:r>
        <w:r w:rsidRPr="00405AE6">
          <w:rPr>
            <w:rFonts w:hint="eastAsia"/>
          </w:rPr>
          <w:t>C</w:t>
        </w:r>
        <w:r w:rsidRPr="00FD71AD">
          <w:t>P</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71B" w:rsidRPr="00FD71AD" w14:paraId="54AED078" w14:textId="77777777" w:rsidTr="00770E88">
        <w:trPr>
          <w:ins w:id="131" w:author="Lenovo" w:date="2021-10-18T14:06:00Z"/>
        </w:trPr>
        <w:tc>
          <w:tcPr>
            <w:tcW w:w="2268" w:type="dxa"/>
          </w:tcPr>
          <w:p w14:paraId="4CFD285D" w14:textId="77777777" w:rsidR="00EC371B" w:rsidRPr="00FD71AD" w:rsidRDefault="00EC371B" w:rsidP="00770E88">
            <w:pPr>
              <w:pStyle w:val="TAH"/>
              <w:rPr>
                <w:ins w:id="132" w:author="Lenovo" w:date="2021-10-18T14:06:00Z"/>
                <w:lang w:eastAsia="ja-JP"/>
              </w:rPr>
            </w:pPr>
            <w:ins w:id="133" w:author="Lenovo" w:date="2021-10-18T14:06:00Z">
              <w:r w:rsidRPr="00FD71AD">
                <w:rPr>
                  <w:lang w:eastAsia="ja-JP"/>
                </w:rPr>
                <w:t>IE/Group Name</w:t>
              </w:r>
            </w:ins>
          </w:p>
        </w:tc>
        <w:tc>
          <w:tcPr>
            <w:tcW w:w="1021" w:type="dxa"/>
          </w:tcPr>
          <w:p w14:paraId="27025932" w14:textId="77777777" w:rsidR="00EC371B" w:rsidRPr="00FD71AD" w:rsidRDefault="00EC371B" w:rsidP="00770E88">
            <w:pPr>
              <w:pStyle w:val="TAH"/>
              <w:rPr>
                <w:ins w:id="134" w:author="Lenovo" w:date="2021-10-18T14:06:00Z"/>
                <w:lang w:eastAsia="ja-JP"/>
              </w:rPr>
            </w:pPr>
            <w:ins w:id="135" w:author="Lenovo" w:date="2021-10-18T14:06:00Z">
              <w:r w:rsidRPr="00FD71AD">
                <w:rPr>
                  <w:lang w:eastAsia="ja-JP"/>
                </w:rPr>
                <w:t>Presence</w:t>
              </w:r>
            </w:ins>
          </w:p>
        </w:tc>
        <w:tc>
          <w:tcPr>
            <w:tcW w:w="1031" w:type="dxa"/>
          </w:tcPr>
          <w:p w14:paraId="20248BBD" w14:textId="77777777" w:rsidR="00EC371B" w:rsidRPr="00FD71AD" w:rsidRDefault="00EC371B" w:rsidP="00770E88">
            <w:pPr>
              <w:pStyle w:val="TAH"/>
              <w:rPr>
                <w:ins w:id="136" w:author="Lenovo" w:date="2021-10-18T14:06:00Z"/>
                <w:lang w:eastAsia="ja-JP"/>
              </w:rPr>
            </w:pPr>
            <w:ins w:id="137" w:author="Lenovo" w:date="2021-10-18T14:06:00Z">
              <w:r w:rsidRPr="00FD71AD">
                <w:rPr>
                  <w:lang w:eastAsia="ja-JP"/>
                </w:rPr>
                <w:t>Range</w:t>
              </w:r>
            </w:ins>
          </w:p>
        </w:tc>
        <w:tc>
          <w:tcPr>
            <w:tcW w:w="1512" w:type="dxa"/>
          </w:tcPr>
          <w:p w14:paraId="35118A75" w14:textId="77777777" w:rsidR="00EC371B" w:rsidRPr="00FD71AD" w:rsidRDefault="00EC371B" w:rsidP="00770E88">
            <w:pPr>
              <w:pStyle w:val="TAH"/>
              <w:rPr>
                <w:ins w:id="138" w:author="Lenovo" w:date="2021-10-18T14:06:00Z"/>
                <w:lang w:eastAsia="ja-JP"/>
              </w:rPr>
            </w:pPr>
            <w:ins w:id="139" w:author="Lenovo" w:date="2021-10-18T14:06:00Z">
              <w:r w:rsidRPr="00FD71AD">
                <w:rPr>
                  <w:lang w:eastAsia="ja-JP"/>
                </w:rPr>
                <w:t>IE type and reference</w:t>
              </w:r>
            </w:ins>
          </w:p>
        </w:tc>
        <w:tc>
          <w:tcPr>
            <w:tcW w:w="1728" w:type="dxa"/>
          </w:tcPr>
          <w:p w14:paraId="7CF97833" w14:textId="77777777" w:rsidR="00EC371B" w:rsidRPr="00FD71AD" w:rsidRDefault="00EC371B" w:rsidP="00770E88">
            <w:pPr>
              <w:pStyle w:val="TAH"/>
              <w:rPr>
                <w:ins w:id="140" w:author="Lenovo" w:date="2021-10-18T14:06:00Z"/>
                <w:lang w:eastAsia="ja-JP"/>
              </w:rPr>
            </w:pPr>
            <w:ins w:id="141" w:author="Lenovo" w:date="2021-10-18T14:06:00Z">
              <w:r w:rsidRPr="00FD71AD">
                <w:rPr>
                  <w:lang w:eastAsia="ja-JP"/>
                </w:rPr>
                <w:t>Semantics description</w:t>
              </w:r>
            </w:ins>
          </w:p>
        </w:tc>
        <w:tc>
          <w:tcPr>
            <w:tcW w:w="1080" w:type="dxa"/>
          </w:tcPr>
          <w:p w14:paraId="09854A98" w14:textId="77777777" w:rsidR="00EC371B" w:rsidRPr="00FD71AD" w:rsidRDefault="00EC371B" w:rsidP="00770E88">
            <w:pPr>
              <w:pStyle w:val="TAH"/>
              <w:rPr>
                <w:ins w:id="142" w:author="Lenovo" w:date="2021-10-18T14:06:00Z"/>
                <w:lang w:eastAsia="ja-JP"/>
              </w:rPr>
            </w:pPr>
            <w:ins w:id="143" w:author="Lenovo" w:date="2021-10-18T14:06:00Z">
              <w:r w:rsidRPr="00FD71AD">
                <w:rPr>
                  <w:lang w:eastAsia="ja-JP"/>
                </w:rPr>
                <w:t>Criticality</w:t>
              </w:r>
            </w:ins>
          </w:p>
        </w:tc>
        <w:tc>
          <w:tcPr>
            <w:tcW w:w="1080" w:type="dxa"/>
          </w:tcPr>
          <w:p w14:paraId="598B6BAE" w14:textId="77777777" w:rsidR="00EC371B" w:rsidRPr="00FD71AD" w:rsidRDefault="00EC371B" w:rsidP="00770E88">
            <w:pPr>
              <w:pStyle w:val="TAH"/>
              <w:rPr>
                <w:ins w:id="144" w:author="Lenovo" w:date="2021-10-18T14:06:00Z"/>
                <w:lang w:eastAsia="ja-JP"/>
              </w:rPr>
            </w:pPr>
            <w:ins w:id="145" w:author="Lenovo" w:date="2021-10-18T14:06:00Z">
              <w:r w:rsidRPr="00FD71AD">
                <w:rPr>
                  <w:lang w:eastAsia="ja-JP"/>
                </w:rPr>
                <w:t>Assigned Criticality</w:t>
              </w:r>
            </w:ins>
          </w:p>
        </w:tc>
      </w:tr>
      <w:tr w:rsidR="00EC371B" w:rsidRPr="00FD71AD" w14:paraId="4D1206AC" w14:textId="77777777" w:rsidTr="00770E88">
        <w:trPr>
          <w:ins w:id="146" w:author="Lenovo" w:date="2021-10-18T14:06:00Z"/>
        </w:trPr>
        <w:tc>
          <w:tcPr>
            <w:tcW w:w="2268" w:type="dxa"/>
          </w:tcPr>
          <w:p w14:paraId="518078C3" w14:textId="77777777" w:rsidR="00EC371B" w:rsidRPr="00FD71AD" w:rsidRDefault="00EC371B" w:rsidP="00770E88">
            <w:pPr>
              <w:pStyle w:val="TAL"/>
              <w:rPr>
                <w:ins w:id="147" w:author="Lenovo" w:date="2021-10-18T14:06:00Z"/>
                <w:lang w:eastAsia="ja-JP"/>
              </w:rPr>
            </w:pPr>
            <w:ins w:id="148" w:author="Lenovo" w:date="2021-10-18T14:06:00Z">
              <w:r w:rsidRPr="00FD71AD">
                <w:rPr>
                  <w:lang w:eastAsia="ja-JP"/>
                </w:rPr>
                <w:t>Message Type</w:t>
              </w:r>
            </w:ins>
          </w:p>
        </w:tc>
        <w:tc>
          <w:tcPr>
            <w:tcW w:w="1021" w:type="dxa"/>
          </w:tcPr>
          <w:p w14:paraId="48A5C3A1" w14:textId="77777777" w:rsidR="00EC371B" w:rsidRPr="00FD71AD" w:rsidRDefault="00EC371B" w:rsidP="00770E88">
            <w:pPr>
              <w:pStyle w:val="TAL"/>
              <w:rPr>
                <w:ins w:id="149" w:author="Lenovo" w:date="2021-10-18T14:06:00Z"/>
                <w:lang w:eastAsia="ja-JP"/>
              </w:rPr>
            </w:pPr>
            <w:ins w:id="150" w:author="Lenovo" w:date="2021-10-18T14:06:00Z">
              <w:r w:rsidRPr="00FD71AD">
                <w:rPr>
                  <w:lang w:eastAsia="ja-JP"/>
                </w:rPr>
                <w:t>M</w:t>
              </w:r>
            </w:ins>
          </w:p>
        </w:tc>
        <w:tc>
          <w:tcPr>
            <w:tcW w:w="1031" w:type="dxa"/>
          </w:tcPr>
          <w:p w14:paraId="1A4EDBD2" w14:textId="77777777" w:rsidR="00EC371B" w:rsidRPr="00FD71AD" w:rsidRDefault="00EC371B" w:rsidP="00770E88">
            <w:pPr>
              <w:pStyle w:val="TAL"/>
              <w:rPr>
                <w:ins w:id="151" w:author="Lenovo" w:date="2021-10-18T14:06:00Z"/>
                <w:lang w:eastAsia="ja-JP"/>
              </w:rPr>
            </w:pPr>
          </w:p>
        </w:tc>
        <w:tc>
          <w:tcPr>
            <w:tcW w:w="1512" w:type="dxa"/>
          </w:tcPr>
          <w:p w14:paraId="5E53C315" w14:textId="77777777" w:rsidR="00EC371B" w:rsidRPr="00FD71AD" w:rsidRDefault="00EC371B" w:rsidP="00770E88">
            <w:pPr>
              <w:pStyle w:val="TAL"/>
              <w:rPr>
                <w:ins w:id="152" w:author="Lenovo" w:date="2021-10-18T14:06:00Z"/>
                <w:lang w:eastAsia="ja-JP"/>
              </w:rPr>
            </w:pPr>
            <w:ins w:id="153" w:author="Lenovo" w:date="2021-10-18T14:06:00Z">
              <w:r w:rsidRPr="00FD71AD">
                <w:rPr>
                  <w:lang w:eastAsia="ja-JP"/>
                </w:rPr>
                <w:t>9.3.1.1</w:t>
              </w:r>
            </w:ins>
          </w:p>
        </w:tc>
        <w:tc>
          <w:tcPr>
            <w:tcW w:w="1728" w:type="dxa"/>
          </w:tcPr>
          <w:p w14:paraId="4E6FD485" w14:textId="77777777" w:rsidR="00EC371B" w:rsidRPr="00FD71AD" w:rsidRDefault="00EC371B" w:rsidP="00770E88">
            <w:pPr>
              <w:pStyle w:val="TAL"/>
              <w:rPr>
                <w:ins w:id="154" w:author="Lenovo" w:date="2021-10-18T14:06:00Z"/>
                <w:lang w:eastAsia="ja-JP"/>
              </w:rPr>
            </w:pPr>
          </w:p>
        </w:tc>
        <w:tc>
          <w:tcPr>
            <w:tcW w:w="1080" w:type="dxa"/>
          </w:tcPr>
          <w:p w14:paraId="3338CEA1" w14:textId="77777777" w:rsidR="00EC371B" w:rsidRPr="00FD71AD" w:rsidRDefault="00EC371B" w:rsidP="00770E88">
            <w:pPr>
              <w:pStyle w:val="TAC"/>
              <w:rPr>
                <w:ins w:id="155" w:author="Lenovo" w:date="2021-10-18T14:06:00Z"/>
                <w:lang w:eastAsia="ja-JP"/>
              </w:rPr>
            </w:pPr>
            <w:ins w:id="156" w:author="Lenovo" w:date="2021-10-18T14:06:00Z">
              <w:r w:rsidRPr="00FD71AD">
                <w:rPr>
                  <w:lang w:eastAsia="ja-JP"/>
                </w:rPr>
                <w:t>YES</w:t>
              </w:r>
            </w:ins>
          </w:p>
        </w:tc>
        <w:tc>
          <w:tcPr>
            <w:tcW w:w="1080" w:type="dxa"/>
          </w:tcPr>
          <w:p w14:paraId="255BC7F0" w14:textId="77777777" w:rsidR="00EC371B" w:rsidRPr="00FD71AD" w:rsidRDefault="00EC371B" w:rsidP="00770E88">
            <w:pPr>
              <w:pStyle w:val="TAC"/>
              <w:rPr>
                <w:ins w:id="157" w:author="Lenovo" w:date="2021-10-18T14:06:00Z"/>
                <w:lang w:eastAsia="ja-JP"/>
              </w:rPr>
            </w:pPr>
            <w:ins w:id="158" w:author="Lenovo" w:date="2021-10-18T14:06:00Z">
              <w:r w:rsidRPr="00FD71AD">
                <w:rPr>
                  <w:rFonts w:eastAsia="宋体"/>
                  <w:szCs w:val="18"/>
                  <w:lang w:val="en-US" w:eastAsia="ja-JP"/>
                </w:rPr>
                <w:t>reject</w:t>
              </w:r>
            </w:ins>
          </w:p>
        </w:tc>
      </w:tr>
      <w:tr w:rsidR="00EC371B" w:rsidRPr="00FD71AD" w14:paraId="2CB84FD1" w14:textId="77777777" w:rsidTr="00770E88">
        <w:trPr>
          <w:ins w:id="159" w:author="Lenovo" w:date="2021-10-18T14:06:00Z"/>
        </w:trPr>
        <w:tc>
          <w:tcPr>
            <w:tcW w:w="2268" w:type="dxa"/>
          </w:tcPr>
          <w:p w14:paraId="4796CF13" w14:textId="77777777" w:rsidR="00EC371B" w:rsidRPr="00FD71AD" w:rsidRDefault="00EC371B" w:rsidP="00770E88">
            <w:pPr>
              <w:pStyle w:val="TAL"/>
              <w:rPr>
                <w:ins w:id="160" w:author="Lenovo" w:date="2021-10-18T14:06:00Z"/>
                <w:rFonts w:eastAsia="MS Mincho"/>
                <w:lang w:eastAsia="ja-JP"/>
              </w:rPr>
            </w:pPr>
            <w:ins w:id="161" w:author="Lenovo" w:date="2021-10-18T14:06:00Z">
              <w:r w:rsidRPr="00FD71AD">
                <w:rPr>
                  <w:rFonts w:eastAsia="宋体"/>
                  <w:szCs w:val="18"/>
                  <w:lang w:val="en-US" w:eastAsia="ja-JP"/>
                </w:rPr>
                <w:t>Transaction ID</w:t>
              </w:r>
            </w:ins>
          </w:p>
        </w:tc>
        <w:tc>
          <w:tcPr>
            <w:tcW w:w="1021" w:type="dxa"/>
          </w:tcPr>
          <w:p w14:paraId="7F92D687" w14:textId="77777777" w:rsidR="00EC371B" w:rsidRPr="00FD71AD" w:rsidRDefault="00EC371B" w:rsidP="00770E88">
            <w:pPr>
              <w:pStyle w:val="TAL"/>
              <w:rPr>
                <w:ins w:id="162" w:author="Lenovo" w:date="2021-10-18T14:06:00Z"/>
                <w:rFonts w:eastAsia="MS Mincho"/>
                <w:lang w:eastAsia="ja-JP"/>
              </w:rPr>
            </w:pPr>
            <w:ins w:id="163" w:author="Lenovo" w:date="2021-10-18T14:06:00Z">
              <w:r w:rsidRPr="00FD71AD">
                <w:rPr>
                  <w:rFonts w:eastAsia="宋体"/>
                  <w:szCs w:val="18"/>
                  <w:lang w:val="en-US" w:eastAsia="ja-JP"/>
                </w:rPr>
                <w:t>M</w:t>
              </w:r>
            </w:ins>
          </w:p>
        </w:tc>
        <w:tc>
          <w:tcPr>
            <w:tcW w:w="1031" w:type="dxa"/>
          </w:tcPr>
          <w:p w14:paraId="3F3CF5F3" w14:textId="77777777" w:rsidR="00EC371B" w:rsidRPr="00FD71AD" w:rsidRDefault="00EC371B" w:rsidP="00770E88">
            <w:pPr>
              <w:pStyle w:val="TAL"/>
              <w:rPr>
                <w:ins w:id="164" w:author="Lenovo" w:date="2021-10-18T14:06:00Z"/>
                <w:lang w:eastAsia="ja-JP"/>
              </w:rPr>
            </w:pPr>
          </w:p>
        </w:tc>
        <w:tc>
          <w:tcPr>
            <w:tcW w:w="1512" w:type="dxa"/>
          </w:tcPr>
          <w:p w14:paraId="20B43D53" w14:textId="77777777" w:rsidR="00EC371B" w:rsidRPr="00FD71AD" w:rsidRDefault="00EC371B" w:rsidP="00770E88">
            <w:pPr>
              <w:pStyle w:val="TAL"/>
              <w:rPr>
                <w:ins w:id="165" w:author="Lenovo" w:date="2021-10-18T14:06:00Z"/>
                <w:lang w:eastAsia="ja-JP"/>
              </w:rPr>
            </w:pPr>
            <w:ins w:id="166" w:author="Lenovo" w:date="2021-10-18T14:06:00Z">
              <w:r w:rsidRPr="00FD71AD">
                <w:rPr>
                  <w:rFonts w:eastAsia="宋体"/>
                  <w:szCs w:val="18"/>
                  <w:lang w:val="en-US" w:eastAsia="ja-JP"/>
                </w:rPr>
                <w:t>9.3.1.53</w:t>
              </w:r>
            </w:ins>
          </w:p>
        </w:tc>
        <w:tc>
          <w:tcPr>
            <w:tcW w:w="1728" w:type="dxa"/>
          </w:tcPr>
          <w:p w14:paraId="3DA16F05" w14:textId="77777777" w:rsidR="00EC371B" w:rsidRPr="00FD71AD" w:rsidRDefault="00EC371B" w:rsidP="00770E88">
            <w:pPr>
              <w:pStyle w:val="TAL"/>
              <w:rPr>
                <w:ins w:id="167" w:author="Lenovo" w:date="2021-10-18T14:06:00Z"/>
                <w:lang w:eastAsia="ja-JP"/>
              </w:rPr>
            </w:pPr>
          </w:p>
        </w:tc>
        <w:tc>
          <w:tcPr>
            <w:tcW w:w="1080" w:type="dxa"/>
          </w:tcPr>
          <w:p w14:paraId="752CF2CC" w14:textId="77777777" w:rsidR="00EC371B" w:rsidRPr="00FD71AD" w:rsidRDefault="00EC371B" w:rsidP="00770E88">
            <w:pPr>
              <w:pStyle w:val="TAC"/>
              <w:rPr>
                <w:ins w:id="168" w:author="Lenovo" w:date="2021-10-18T14:06:00Z"/>
                <w:rFonts w:eastAsia="MS Mincho"/>
                <w:lang w:eastAsia="ja-JP"/>
              </w:rPr>
            </w:pPr>
            <w:ins w:id="169" w:author="Lenovo" w:date="2021-10-18T14:06:00Z">
              <w:r w:rsidRPr="00FD71AD">
                <w:rPr>
                  <w:rFonts w:eastAsia="宋体"/>
                  <w:szCs w:val="18"/>
                  <w:lang w:val="en-US" w:eastAsia="ja-JP"/>
                </w:rPr>
                <w:t>YES</w:t>
              </w:r>
            </w:ins>
          </w:p>
        </w:tc>
        <w:tc>
          <w:tcPr>
            <w:tcW w:w="1080" w:type="dxa"/>
          </w:tcPr>
          <w:p w14:paraId="586B7019" w14:textId="77777777" w:rsidR="00EC371B" w:rsidRPr="00FD71AD" w:rsidRDefault="00EC371B" w:rsidP="00770E88">
            <w:pPr>
              <w:pStyle w:val="TAC"/>
              <w:rPr>
                <w:ins w:id="170" w:author="Lenovo" w:date="2021-10-18T14:06:00Z"/>
                <w:lang w:eastAsia="ja-JP"/>
              </w:rPr>
            </w:pPr>
            <w:ins w:id="171" w:author="Lenovo" w:date="2021-10-18T14:06:00Z">
              <w:r w:rsidRPr="00FD71AD">
                <w:rPr>
                  <w:rFonts w:eastAsia="宋体"/>
                  <w:szCs w:val="18"/>
                  <w:lang w:val="en-US" w:eastAsia="ja-JP"/>
                </w:rPr>
                <w:t>reject</w:t>
              </w:r>
            </w:ins>
          </w:p>
        </w:tc>
      </w:tr>
      <w:tr w:rsidR="00EC371B" w:rsidRPr="00FD71AD" w14:paraId="3AE6563F" w14:textId="77777777" w:rsidTr="00770E88">
        <w:trPr>
          <w:ins w:id="172" w:author="Lenovo" w:date="2021-10-18T14:06:00Z"/>
        </w:trPr>
        <w:tc>
          <w:tcPr>
            <w:tcW w:w="2268" w:type="dxa"/>
          </w:tcPr>
          <w:p w14:paraId="35DACB82" w14:textId="77777777" w:rsidR="00EC371B" w:rsidRPr="00FD71AD" w:rsidRDefault="00EC371B" w:rsidP="00770E88">
            <w:pPr>
              <w:pStyle w:val="TAL"/>
              <w:rPr>
                <w:ins w:id="173" w:author="Lenovo" w:date="2021-10-18T14:06:00Z"/>
                <w:rFonts w:eastAsia="宋体"/>
                <w:szCs w:val="18"/>
                <w:lang w:val="en-US" w:eastAsia="zh-CN"/>
              </w:rPr>
            </w:pPr>
            <w:ins w:id="174" w:author="Lenovo" w:date="2021-10-18T14:06:00Z">
              <w:r>
                <w:rPr>
                  <w:rFonts w:eastAsia="宋体" w:hint="eastAsia"/>
                  <w:szCs w:val="18"/>
                  <w:lang w:val="en-US" w:eastAsia="zh-CN"/>
                </w:rPr>
                <w:t>M</w:t>
              </w:r>
              <w:r>
                <w:rPr>
                  <w:rFonts w:eastAsia="宋体"/>
                  <w:szCs w:val="18"/>
                  <w:lang w:val="en-US" w:eastAsia="zh-CN"/>
                </w:rPr>
                <w:t>BS Session ID</w:t>
              </w:r>
            </w:ins>
          </w:p>
        </w:tc>
        <w:tc>
          <w:tcPr>
            <w:tcW w:w="1021" w:type="dxa"/>
          </w:tcPr>
          <w:p w14:paraId="25BE181D" w14:textId="77777777" w:rsidR="00EC371B" w:rsidRPr="00FD71AD" w:rsidRDefault="00EC371B" w:rsidP="00770E88">
            <w:pPr>
              <w:pStyle w:val="TAL"/>
              <w:rPr>
                <w:ins w:id="175" w:author="Lenovo" w:date="2021-10-18T14:06:00Z"/>
                <w:rFonts w:eastAsia="宋体"/>
                <w:szCs w:val="18"/>
                <w:lang w:val="en-US" w:eastAsia="zh-CN"/>
              </w:rPr>
            </w:pPr>
            <w:ins w:id="176" w:author="Lenovo" w:date="2021-10-18T14:06:00Z">
              <w:r>
                <w:rPr>
                  <w:rFonts w:eastAsia="宋体" w:hint="eastAsia"/>
                  <w:szCs w:val="18"/>
                  <w:lang w:val="en-US" w:eastAsia="zh-CN"/>
                </w:rPr>
                <w:t>M</w:t>
              </w:r>
            </w:ins>
          </w:p>
        </w:tc>
        <w:tc>
          <w:tcPr>
            <w:tcW w:w="1031" w:type="dxa"/>
          </w:tcPr>
          <w:p w14:paraId="08AFDADE" w14:textId="77777777" w:rsidR="00EC371B" w:rsidRPr="00FD71AD" w:rsidRDefault="00EC371B" w:rsidP="00770E88">
            <w:pPr>
              <w:pStyle w:val="TAL"/>
              <w:rPr>
                <w:ins w:id="177" w:author="Lenovo" w:date="2021-10-18T14:06:00Z"/>
                <w:lang w:eastAsia="ja-JP"/>
              </w:rPr>
            </w:pPr>
          </w:p>
        </w:tc>
        <w:tc>
          <w:tcPr>
            <w:tcW w:w="1512" w:type="dxa"/>
          </w:tcPr>
          <w:p w14:paraId="5D6C3151" w14:textId="77777777" w:rsidR="00EC371B" w:rsidRPr="00FD71AD" w:rsidRDefault="00EC371B" w:rsidP="00770E88">
            <w:pPr>
              <w:pStyle w:val="TAL"/>
              <w:rPr>
                <w:ins w:id="178" w:author="Lenovo" w:date="2021-10-18T14:06:00Z"/>
                <w:rFonts w:eastAsia="宋体"/>
                <w:szCs w:val="18"/>
                <w:lang w:val="en-US" w:eastAsia="zh-CN"/>
              </w:rPr>
            </w:pPr>
            <w:ins w:id="179" w:author="Lenovo" w:date="2021-10-18T14:06:00Z">
              <w:r>
                <w:rPr>
                  <w:rFonts w:eastAsia="宋体" w:hint="eastAsia"/>
                  <w:szCs w:val="18"/>
                  <w:lang w:val="en-US" w:eastAsia="zh-CN"/>
                </w:rPr>
                <w:t>9</w:t>
              </w:r>
              <w:r>
                <w:rPr>
                  <w:rFonts w:eastAsia="宋体"/>
                  <w:szCs w:val="18"/>
                  <w:lang w:val="en-US" w:eastAsia="zh-CN"/>
                </w:rPr>
                <w:t>.3.1.x</w:t>
              </w:r>
            </w:ins>
          </w:p>
        </w:tc>
        <w:tc>
          <w:tcPr>
            <w:tcW w:w="1728" w:type="dxa"/>
          </w:tcPr>
          <w:p w14:paraId="1AACD2E2" w14:textId="77777777" w:rsidR="00EC371B" w:rsidRPr="00FD71AD" w:rsidRDefault="00EC371B" w:rsidP="00770E88">
            <w:pPr>
              <w:pStyle w:val="TAL"/>
              <w:rPr>
                <w:ins w:id="180" w:author="Lenovo" w:date="2021-10-18T14:06:00Z"/>
                <w:lang w:eastAsia="ja-JP"/>
              </w:rPr>
            </w:pPr>
          </w:p>
        </w:tc>
        <w:tc>
          <w:tcPr>
            <w:tcW w:w="1080" w:type="dxa"/>
          </w:tcPr>
          <w:p w14:paraId="7322F580" w14:textId="77777777" w:rsidR="00EC371B" w:rsidRPr="00FD71AD" w:rsidRDefault="00EC371B" w:rsidP="00770E88">
            <w:pPr>
              <w:pStyle w:val="TAC"/>
              <w:rPr>
                <w:ins w:id="181" w:author="Lenovo" w:date="2021-10-18T14:06:00Z"/>
                <w:rFonts w:eastAsia="宋体"/>
                <w:szCs w:val="18"/>
                <w:lang w:val="en-US" w:eastAsia="zh-CN"/>
              </w:rPr>
            </w:pPr>
            <w:ins w:id="182" w:author="Lenovo" w:date="2021-10-18T14:06:00Z">
              <w:r>
                <w:rPr>
                  <w:rFonts w:eastAsia="宋体"/>
                  <w:szCs w:val="18"/>
                  <w:lang w:val="en-US" w:eastAsia="zh-CN"/>
                </w:rPr>
                <w:t>YES</w:t>
              </w:r>
            </w:ins>
          </w:p>
        </w:tc>
        <w:tc>
          <w:tcPr>
            <w:tcW w:w="1080" w:type="dxa"/>
          </w:tcPr>
          <w:p w14:paraId="1F3121B1" w14:textId="77777777" w:rsidR="00EC371B" w:rsidRPr="00FD71AD" w:rsidRDefault="00EC371B" w:rsidP="00770E88">
            <w:pPr>
              <w:pStyle w:val="TAC"/>
              <w:rPr>
                <w:ins w:id="183" w:author="Lenovo" w:date="2021-10-18T14:06:00Z"/>
                <w:rFonts w:eastAsia="宋体"/>
                <w:szCs w:val="18"/>
                <w:lang w:val="en-US" w:eastAsia="zh-CN"/>
              </w:rPr>
            </w:pPr>
            <w:ins w:id="184" w:author="Lenovo" w:date="2021-10-18T14:06:00Z">
              <w:r>
                <w:rPr>
                  <w:rFonts w:eastAsia="宋体" w:hint="eastAsia"/>
                  <w:szCs w:val="18"/>
                  <w:lang w:val="en-US" w:eastAsia="zh-CN"/>
                </w:rPr>
                <w:t>r</w:t>
              </w:r>
              <w:r>
                <w:rPr>
                  <w:rFonts w:eastAsia="宋体"/>
                  <w:szCs w:val="18"/>
                  <w:lang w:val="en-US" w:eastAsia="zh-CN"/>
                </w:rPr>
                <w:t>eject</w:t>
              </w:r>
            </w:ins>
          </w:p>
        </w:tc>
      </w:tr>
      <w:tr w:rsidR="00EC371B" w:rsidRPr="00FD71AD" w14:paraId="53A6029C" w14:textId="77777777" w:rsidTr="00770E88">
        <w:trPr>
          <w:ins w:id="185" w:author="Lenovo" w:date="2021-10-18T14:06:00Z"/>
        </w:trPr>
        <w:tc>
          <w:tcPr>
            <w:tcW w:w="2268" w:type="dxa"/>
          </w:tcPr>
          <w:p w14:paraId="31878BA6" w14:textId="77777777" w:rsidR="00EC371B" w:rsidRDefault="00EC371B" w:rsidP="00770E88">
            <w:pPr>
              <w:pStyle w:val="TAL"/>
              <w:rPr>
                <w:ins w:id="186" w:author="Lenovo" w:date="2021-10-18T14:06:00Z"/>
                <w:rFonts w:eastAsia="宋体"/>
                <w:szCs w:val="18"/>
                <w:lang w:val="en-US" w:eastAsia="zh-CN"/>
              </w:rPr>
            </w:pPr>
            <w:ins w:id="187" w:author="Lenovo" w:date="2021-10-18T14:06:00Z">
              <w:r>
                <w:rPr>
                  <w:rFonts w:eastAsiaTheme="minorEastAsia" w:hint="eastAsia"/>
                  <w:lang w:eastAsia="zh-CN"/>
                </w:rPr>
                <w:t>A</w:t>
              </w:r>
              <w:r>
                <w:rPr>
                  <w:rFonts w:eastAsiaTheme="minorEastAsia"/>
                  <w:lang w:eastAsia="zh-CN"/>
                </w:rPr>
                <w:t>rea Session ID</w:t>
              </w:r>
            </w:ins>
          </w:p>
        </w:tc>
        <w:tc>
          <w:tcPr>
            <w:tcW w:w="1021" w:type="dxa"/>
          </w:tcPr>
          <w:p w14:paraId="38053433" w14:textId="77777777" w:rsidR="00EC371B" w:rsidRDefault="00EC371B" w:rsidP="00770E88">
            <w:pPr>
              <w:pStyle w:val="TAL"/>
              <w:rPr>
                <w:ins w:id="188" w:author="Lenovo" w:date="2021-10-18T14:06:00Z"/>
                <w:rFonts w:eastAsia="宋体"/>
                <w:szCs w:val="18"/>
                <w:lang w:val="en-US" w:eastAsia="zh-CN"/>
              </w:rPr>
            </w:pPr>
            <w:ins w:id="189" w:author="Lenovo" w:date="2021-10-18T14:06:00Z">
              <w:r>
                <w:rPr>
                  <w:rFonts w:eastAsia="宋体"/>
                  <w:szCs w:val="18"/>
                  <w:lang w:val="en-US" w:eastAsia="zh-CN"/>
                </w:rPr>
                <w:t>O</w:t>
              </w:r>
            </w:ins>
          </w:p>
        </w:tc>
        <w:tc>
          <w:tcPr>
            <w:tcW w:w="1031" w:type="dxa"/>
          </w:tcPr>
          <w:p w14:paraId="3AB05AA6" w14:textId="77777777" w:rsidR="00EC371B" w:rsidRPr="00FD71AD" w:rsidRDefault="00EC371B" w:rsidP="00770E88">
            <w:pPr>
              <w:pStyle w:val="TAL"/>
              <w:rPr>
                <w:ins w:id="190" w:author="Lenovo" w:date="2021-10-18T14:06:00Z"/>
                <w:lang w:eastAsia="ja-JP"/>
              </w:rPr>
            </w:pPr>
          </w:p>
        </w:tc>
        <w:tc>
          <w:tcPr>
            <w:tcW w:w="1512" w:type="dxa"/>
          </w:tcPr>
          <w:p w14:paraId="1A926F25" w14:textId="77777777" w:rsidR="00EC371B" w:rsidRDefault="00EC371B" w:rsidP="00770E88">
            <w:pPr>
              <w:pStyle w:val="TAL"/>
              <w:rPr>
                <w:ins w:id="191" w:author="Lenovo" w:date="2021-10-18T14:06:00Z"/>
                <w:rFonts w:eastAsia="宋体"/>
                <w:szCs w:val="18"/>
                <w:lang w:val="en-US" w:eastAsia="zh-CN"/>
              </w:rPr>
            </w:pPr>
            <w:ins w:id="192" w:author="Lenovo" w:date="2021-10-18T14:06: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7EBE93F0" w14:textId="77777777" w:rsidR="00EC371B" w:rsidRPr="00FD71AD" w:rsidRDefault="00EC371B" w:rsidP="00770E88">
            <w:pPr>
              <w:pStyle w:val="TAL"/>
              <w:rPr>
                <w:ins w:id="193" w:author="Lenovo" w:date="2021-10-18T14:06:00Z"/>
                <w:lang w:eastAsia="ja-JP"/>
              </w:rPr>
            </w:pPr>
          </w:p>
        </w:tc>
        <w:tc>
          <w:tcPr>
            <w:tcW w:w="1080" w:type="dxa"/>
          </w:tcPr>
          <w:p w14:paraId="703E528C" w14:textId="77777777" w:rsidR="00EC371B" w:rsidRDefault="00EC371B" w:rsidP="00770E88">
            <w:pPr>
              <w:pStyle w:val="TAC"/>
              <w:rPr>
                <w:ins w:id="194" w:author="Lenovo" w:date="2021-10-18T14:06:00Z"/>
                <w:rFonts w:eastAsia="宋体"/>
                <w:szCs w:val="18"/>
                <w:lang w:val="en-US" w:eastAsia="zh-CN"/>
              </w:rPr>
            </w:pPr>
            <w:ins w:id="195" w:author="Lenovo" w:date="2021-10-18T14:06:00Z">
              <w:r>
                <w:rPr>
                  <w:rFonts w:eastAsia="宋体" w:hint="eastAsia"/>
                  <w:szCs w:val="18"/>
                  <w:lang w:val="en-US" w:eastAsia="zh-CN"/>
                </w:rPr>
                <w:t>Y</w:t>
              </w:r>
              <w:r>
                <w:rPr>
                  <w:rFonts w:eastAsia="宋体"/>
                  <w:szCs w:val="18"/>
                  <w:lang w:val="en-US" w:eastAsia="zh-CN"/>
                </w:rPr>
                <w:t>ES</w:t>
              </w:r>
            </w:ins>
          </w:p>
        </w:tc>
        <w:tc>
          <w:tcPr>
            <w:tcW w:w="1080" w:type="dxa"/>
          </w:tcPr>
          <w:p w14:paraId="21F1C883" w14:textId="77777777" w:rsidR="00EC371B" w:rsidRDefault="00EC371B" w:rsidP="00770E88">
            <w:pPr>
              <w:pStyle w:val="TAC"/>
              <w:rPr>
                <w:ins w:id="196" w:author="Lenovo" w:date="2021-10-18T14:06:00Z"/>
                <w:rFonts w:eastAsia="宋体"/>
                <w:szCs w:val="18"/>
                <w:lang w:val="en-US" w:eastAsia="zh-CN"/>
              </w:rPr>
            </w:pPr>
            <w:ins w:id="197" w:author="Lenovo" w:date="2021-10-18T14:06:00Z">
              <w:r>
                <w:rPr>
                  <w:rFonts w:eastAsia="宋体"/>
                  <w:szCs w:val="18"/>
                  <w:lang w:val="en-US" w:eastAsia="zh-CN"/>
                </w:rPr>
                <w:t>ignore</w:t>
              </w:r>
            </w:ins>
          </w:p>
        </w:tc>
      </w:tr>
      <w:tr w:rsidR="00EC371B" w:rsidRPr="00FD71AD" w14:paraId="6E11F086" w14:textId="77777777" w:rsidTr="00770E88">
        <w:trPr>
          <w:ins w:id="198" w:author="Lenovo" w:date="2021-10-18T14:06:00Z"/>
        </w:trPr>
        <w:tc>
          <w:tcPr>
            <w:tcW w:w="2268" w:type="dxa"/>
          </w:tcPr>
          <w:p w14:paraId="22BEFD48" w14:textId="77777777" w:rsidR="00EC371B" w:rsidRDefault="00EC371B" w:rsidP="00770E88">
            <w:pPr>
              <w:pStyle w:val="TAL"/>
              <w:rPr>
                <w:ins w:id="199" w:author="Lenovo" w:date="2021-10-18T14:06:00Z"/>
                <w:rFonts w:eastAsiaTheme="minorEastAsia"/>
                <w:lang w:eastAsia="zh-CN"/>
              </w:rPr>
            </w:pPr>
            <w:ins w:id="200" w:author="Lenovo" w:date="2021-10-18T14:06:00Z">
              <w:r w:rsidRPr="008C5BEF">
                <w:rPr>
                  <w:lang w:eastAsia="ja-JP"/>
                </w:rPr>
                <w:t>DL Transport Layer Information</w:t>
              </w:r>
            </w:ins>
          </w:p>
        </w:tc>
        <w:tc>
          <w:tcPr>
            <w:tcW w:w="1021" w:type="dxa"/>
          </w:tcPr>
          <w:p w14:paraId="14076822" w14:textId="77777777" w:rsidR="00EC371B" w:rsidRDefault="00EC371B" w:rsidP="00770E88">
            <w:pPr>
              <w:pStyle w:val="TAL"/>
              <w:rPr>
                <w:ins w:id="201" w:author="Lenovo" w:date="2021-10-18T14:06:00Z"/>
                <w:rFonts w:eastAsia="宋体"/>
                <w:szCs w:val="18"/>
                <w:lang w:val="en-US" w:eastAsia="zh-CN"/>
              </w:rPr>
            </w:pPr>
            <w:ins w:id="202" w:author="Lenovo" w:date="2021-10-18T14:06:00Z">
              <w:r>
                <w:rPr>
                  <w:rFonts w:eastAsia="宋体" w:hint="eastAsia"/>
                  <w:szCs w:val="18"/>
                  <w:lang w:val="en-US" w:eastAsia="zh-CN"/>
                </w:rPr>
                <w:t>O</w:t>
              </w:r>
            </w:ins>
          </w:p>
        </w:tc>
        <w:tc>
          <w:tcPr>
            <w:tcW w:w="1031" w:type="dxa"/>
          </w:tcPr>
          <w:p w14:paraId="7B32A3EF" w14:textId="77777777" w:rsidR="00EC371B" w:rsidRPr="00FD71AD" w:rsidRDefault="00EC371B" w:rsidP="00770E88">
            <w:pPr>
              <w:pStyle w:val="TAL"/>
              <w:rPr>
                <w:ins w:id="203" w:author="Lenovo" w:date="2021-10-18T14:06:00Z"/>
                <w:lang w:eastAsia="ja-JP"/>
              </w:rPr>
            </w:pPr>
          </w:p>
        </w:tc>
        <w:tc>
          <w:tcPr>
            <w:tcW w:w="1512" w:type="dxa"/>
          </w:tcPr>
          <w:p w14:paraId="60C801E1" w14:textId="77777777" w:rsidR="00EC371B" w:rsidRDefault="00EC371B" w:rsidP="00770E88">
            <w:pPr>
              <w:pStyle w:val="TAL"/>
              <w:rPr>
                <w:ins w:id="204" w:author="Lenovo" w:date="2021-10-18T14:06:00Z"/>
                <w:rFonts w:eastAsia="宋体"/>
                <w:szCs w:val="18"/>
                <w:lang w:val="en-US" w:eastAsia="zh-CN"/>
              </w:rPr>
            </w:pPr>
            <w:ins w:id="205" w:author="Lenovo" w:date="2021-10-18T14:06:00Z">
              <w:r>
                <w:rPr>
                  <w:rFonts w:eastAsia="宋体" w:hint="eastAsia"/>
                  <w:szCs w:val="18"/>
                  <w:lang w:val="en-US" w:eastAsia="zh-CN"/>
                </w:rPr>
                <w:t>U</w:t>
              </w:r>
              <w:r>
                <w:rPr>
                  <w:rFonts w:eastAsia="宋体"/>
                  <w:szCs w:val="18"/>
                  <w:lang w:val="en-US" w:eastAsia="zh-CN"/>
                </w:rPr>
                <w:t>P Transfer Layer Information</w:t>
              </w:r>
            </w:ins>
          </w:p>
          <w:p w14:paraId="73FD10E4" w14:textId="77777777" w:rsidR="00EC371B" w:rsidRPr="00112EC1" w:rsidRDefault="00EC371B" w:rsidP="00770E88">
            <w:pPr>
              <w:pStyle w:val="TAL"/>
              <w:rPr>
                <w:ins w:id="206" w:author="Lenovo" w:date="2021-10-18T14:06:00Z"/>
                <w:rFonts w:eastAsia="MS Mincho" w:cs="Arial"/>
                <w:szCs w:val="18"/>
                <w:lang w:val="en-US" w:eastAsia="ja-JP"/>
              </w:rPr>
            </w:pPr>
            <w:ins w:id="207" w:author="Lenovo" w:date="2021-10-18T14:06:00Z">
              <w:r w:rsidRPr="00FD71AD">
                <w:rPr>
                  <w:rFonts w:eastAsia="宋体" w:cs="Arial"/>
                  <w:szCs w:val="18"/>
                  <w:lang w:val="en-US" w:eastAsia="ja-JP"/>
                </w:rPr>
                <w:t>9.3.2.</w:t>
              </w:r>
              <w:r>
                <w:rPr>
                  <w:rFonts w:eastAsia="宋体" w:cs="Arial"/>
                  <w:szCs w:val="18"/>
                  <w:lang w:val="en-US" w:eastAsia="ja-JP"/>
                </w:rPr>
                <w:t>1</w:t>
              </w:r>
            </w:ins>
          </w:p>
        </w:tc>
        <w:tc>
          <w:tcPr>
            <w:tcW w:w="1728" w:type="dxa"/>
          </w:tcPr>
          <w:p w14:paraId="4E7DFA35" w14:textId="77777777" w:rsidR="00EC371B" w:rsidRPr="00FD71AD" w:rsidRDefault="00EC371B" w:rsidP="00770E88">
            <w:pPr>
              <w:pStyle w:val="TAL"/>
              <w:rPr>
                <w:ins w:id="208" w:author="Lenovo" w:date="2021-10-18T14:06:00Z"/>
                <w:lang w:eastAsia="ja-JP"/>
              </w:rPr>
            </w:pPr>
          </w:p>
        </w:tc>
        <w:tc>
          <w:tcPr>
            <w:tcW w:w="1080" w:type="dxa"/>
          </w:tcPr>
          <w:p w14:paraId="51F49500" w14:textId="77777777" w:rsidR="00EC371B" w:rsidRDefault="00EC371B" w:rsidP="00770E88">
            <w:pPr>
              <w:pStyle w:val="TAC"/>
              <w:rPr>
                <w:ins w:id="209" w:author="Lenovo" w:date="2021-10-18T14:06:00Z"/>
                <w:rFonts w:eastAsia="宋体"/>
                <w:szCs w:val="18"/>
                <w:lang w:val="en-US" w:eastAsia="zh-CN"/>
              </w:rPr>
            </w:pPr>
            <w:ins w:id="210" w:author="Lenovo" w:date="2021-10-18T14:06:00Z">
              <w:r>
                <w:rPr>
                  <w:rFonts w:eastAsia="宋体"/>
                  <w:szCs w:val="18"/>
                  <w:lang w:val="en-US" w:eastAsia="zh-CN"/>
                </w:rPr>
                <w:t>YES</w:t>
              </w:r>
            </w:ins>
          </w:p>
        </w:tc>
        <w:tc>
          <w:tcPr>
            <w:tcW w:w="1080" w:type="dxa"/>
          </w:tcPr>
          <w:p w14:paraId="2F05015C" w14:textId="77777777" w:rsidR="00EC371B" w:rsidRDefault="00EC371B" w:rsidP="00770E88">
            <w:pPr>
              <w:pStyle w:val="TAC"/>
              <w:rPr>
                <w:ins w:id="211" w:author="Lenovo" w:date="2021-10-18T14:06:00Z"/>
                <w:rFonts w:eastAsia="宋体"/>
                <w:szCs w:val="18"/>
                <w:lang w:val="en-US" w:eastAsia="zh-CN"/>
              </w:rPr>
            </w:pPr>
            <w:ins w:id="212" w:author="Lenovo" w:date="2021-10-18T14:06:00Z">
              <w:r>
                <w:rPr>
                  <w:rFonts w:eastAsia="宋体"/>
                  <w:szCs w:val="18"/>
                  <w:lang w:val="en-US" w:eastAsia="zh-CN"/>
                </w:rPr>
                <w:t>ignore</w:t>
              </w:r>
            </w:ins>
          </w:p>
        </w:tc>
      </w:tr>
    </w:tbl>
    <w:p w14:paraId="4145372C" w14:textId="77777777" w:rsidR="00EC371B" w:rsidRDefault="00EC371B" w:rsidP="00EC371B">
      <w:pPr>
        <w:rPr>
          <w:ins w:id="213" w:author="Lenovo" w:date="2021-10-18T14:06:00Z"/>
          <w:rFonts w:eastAsia="宋体"/>
          <w:lang w:val="en-US" w:eastAsia="zh-CN"/>
        </w:rPr>
      </w:pPr>
    </w:p>
    <w:p w14:paraId="17625B71" w14:textId="77777777" w:rsidR="00EC371B" w:rsidRPr="00FD71AD" w:rsidRDefault="00EC371B" w:rsidP="00EC371B">
      <w:pPr>
        <w:pStyle w:val="4"/>
        <w:rPr>
          <w:ins w:id="214" w:author="Lenovo" w:date="2021-10-18T14:06:00Z"/>
        </w:rPr>
      </w:pPr>
      <w:ins w:id="215" w:author="Lenovo" w:date="2021-10-18T14:06:00Z">
        <w:r>
          <w:t>9.</w:t>
        </w:r>
        <w:proofErr w:type="gramStart"/>
        <w:r>
          <w:t>2.x</w:t>
        </w:r>
        <w:r w:rsidRPr="00FD71AD">
          <w:t>.</w:t>
        </w:r>
        <w:proofErr w:type="gramEnd"/>
        <w:r w:rsidRPr="00FD71AD">
          <w:t>1</w:t>
        </w:r>
        <w:r>
          <w:t>b</w:t>
        </w:r>
        <w:r w:rsidRPr="00FD71AD">
          <w:tab/>
        </w:r>
        <w:r>
          <w:t>MULTICAST DISTRIBUTION SETUP RESPONSE</w:t>
        </w:r>
      </w:ins>
    </w:p>
    <w:p w14:paraId="335ACA54" w14:textId="77777777" w:rsidR="00EC371B" w:rsidRPr="00FD71AD" w:rsidRDefault="00EC371B" w:rsidP="00EC371B">
      <w:pPr>
        <w:rPr>
          <w:ins w:id="216" w:author="Lenovo" w:date="2021-10-18T14:06:00Z"/>
        </w:rPr>
      </w:pPr>
      <w:ins w:id="217" w:author="Lenovo" w:date="2021-10-18T14:06:00Z">
        <w:r w:rsidRPr="00FD71AD">
          <w:t>This message is sent by the gNB-CU-</w:t>
        </w:r>
        <w:r>
          <w:t>C</w:t>
        </w:r>
        <w:r w:rsidRPr="00FD71AD">
          <w:t xml:space="preserve">P to </w:t>
        </w:r>
        <w:r>
          <w:t>confirm</w:t>
        </w:r>
        <w:r w:rsidRPr="00FD71AD">
          <w:t xml:space="preserve"> </w:t>
        </w:r>
        <w:r>
          <w:t xml:space="preserve">the setup of the NG-U transport for </w:t>
        </w:r>
        <w:proofErr w:type="gramStart"/>
        <w:r>
          <w:t>a</w:t>
        </w:r>
        <w:proofErr w:type="gramEnd"/>
        <w:r>
          <w:t xml:space="preserve"> MBS Session</w:t>
        </w:r>
        <w:r w:rsidRPr="00FD71AD">
          <w:t>.</w:t>
        </w:r>
      </w:ins>
    </w:p>
    <w:p w14:paraId="3D10CEE9" w14:textId="77777777" w:rsidR="00EC371B" w:rsidRPr="00405AE6" w:rsidRDefault="00EC371B" w:rsidP="00EC371B">
      <w:pPr>
        <w:rPr>
          <w:ins w:id="218" w:author="Lenovo" w:date="2021-10-18T14:06:00Z"/>
        </w:rPr>
      </w:pPr>
      <w:ins w:id="219" w:author="Lenovo" w:date="2021-10-18T14:06:00Z">
        <w:r w:rsidRPr="00FD71AD">
          <w:t>Direction: 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71B" w:rsidRPr="00FD71AD" w14:paraId="4D0D8D1B" w14:textId="77777777" w:rsidTr="00770E88">
        <w:trPr>
          <w:ins w:id="220" w:author="Lenovo" w:date="2021-10-18T14:06:00Z"/>
        </w:trPr>
        <w:tc>
          <w:tcPr>
            <w:tcW w:w="2268" w:type="dxa"/>
          </w:tcPr>
          <w:p w14:paraId="48DE84AE" w14:textId="77777777" w:rsidR="00EC371B" w:rsidRPr="00FD71AD" w:rsidRDefault="00EC371B" w:rsidP="00770E88">
            <w:pPr>
              <w:pStyle w:val="TAH"/>
              <w:rPr>
                <w:ins w:id="221" w:author="Lenovo" w:date="2021-10-18T14:06:00Z"/>
                <w:lang w:eastAsia="ja-JP"/>
              </w:rPr>
            </w:pPr>
            <w:ins w:id="222" w:author="Lenovo" w:date="2021-10-18T14:06:00Z">
              <w:r w:rsidRPr="00FD71AD">
                <w:rPr>
                  <w:lang w:eastAsia="ja-JP"/>
                </w:rPr>
                <w:t>IE/Group Name</w:t>
              </w:r>
            </w:ins>
          </w:p>
        </w:tc>
        <w:tc>
          <w:tcPr>
            <w:tcW w:w="1021" w:type="dxa"/>
          </w:tcPr>
          <w:p w14:paraId="1B94DE5B" w14:textId="77777777" w:rsidR="00EC371B" w:rsidRPr="00FD71AD" w:rsidRDefault="00EC371B" w:rsidP="00770E88">
            <w:pPr>
              <w:pStyle w:val="TAH"/>
              <w:rPr>
                <w:ins w:id="223" w:author="Lenovo" w:date="2021-10-18T14:06:00Z"/>
                <w:lang w:eastAsia="ja-JP"/>
              </w:rPr>
            </w:pPr>
            <w:ins w:id="224" w:author="Lenovo" w:date="2021-10-18T14:06:00Z">
              <w:r w:rsidRPr="00FD71AD">
                <w:rPr>
                  <w:lang w:eastAsia="ja-JP"/>
                </w:rPr>
                <w:t>Presence</w:t>
              </w:r>
            </w:ins>
          </w:p>
        </w:tc>
        <w:tc>
          <w:tcPr>
            <w:tcW w:w="1031" w:type="dxa"/>
          </w:tcPr>
          <w:p w14:paraId="3923060D" w14:textId="77777777" w:rsidR="00EC371B" w:rsidRPr="00FD71AD" w:rsidRDefault="00EC371B" w:rsidP="00770E88">
            <w:pPr>
              <w:pStyle w:val="TAH"/>
              <w:rPr>
                <w:ins w:id="225" w:author="Lenovo" w:date="2021-10-18T14:06:00Z"/>
                <w:lang w:eastAsia="ja-JP"/>
              </w:rPr>
            </w:pPr>
            <w:ins w:id="226" w:author="Lenovo" w:date="2021-10-18T14:06:00Z">
              <w:r w:rsidRPr="00FD71AD">
                <w:rPr>
                  <w:lang w:eastAsia="ja-JP"/>
                </w:rPr>
                <w:t>Range</w:t>
              </w:r>
            </w:ins>
          </w:p>
        </w:tc>
        <w:tc>
          <w:tcPr>
            <w:tcW w:w="1512" w:type="dxa"/>
          </w:tcPr>
          <w:p w14:paraId="0FABF505" w14:textId="77777777" w:rsidR="00EC371B" w:rsidRPr="00FD71AD" w:rsidRDefault="00EC371B" w:rsidP="00770E88">
            <w:pPr>
              <w:pStyle w:val="TAH"/>
              <w:rPr>
                <w:ins w:id="227" w:author="Lenovo" w:date="2021-10-18T14:06:00Z"/>
                <w:lang w:eastAsia="ja-JP"/>
              </w:rPr>
            </w:pPr>
            <w:ins w:id="228" w:author="Lenovo" w:date="2021-10-18T14:06:00Z">
              <w:r w:rsidRPr="00FD71AD">
                <w:rPr>
                  <w:lang w:eastAsia="ja-JP"/>
                </w:rPr>
                <w:t>IE type and reference</w:t>
              </w:r>
            </w:ins>
          </w:p>
        </w:tc>
        <w:tc>
          <w:tcPr>
            <w:tcW w:w="1728" w:type="dxa"/>
          </w:tcPr>
          <w:p w14:paraId="52E3818E" w14:textId="77777777" w:rsidR="00EC371B" w:rsidRPr="00FD71AD" w:rsidRDefault="00EC371B" w:rsidP="00770E88">
            <w:pPr>
              <w:pStyle w:val="TAH"/>
              <w:rPr>
                <w:ins w:id="229" w:author="Lenovo" w:date="2021-10-18T14:06:00Z"/>
                <w:lang w:eastAsia="ja-JP"/>
              </w:rPr>
            </w:pPr>
            <w:ins w:id="230" w:author="Lenovo" w:date="2021-10-18T14:06:00Z">
              <w:r w:rsidRPr="00FD71AD">
                <w:rPr>
                  <w:lang w:eastAsia="ja-JP"/>
                </w:rPr>
                <w:t>Semantics description</w:t>
              </w:r>
            </w:ins>
          </w:p>
        </w:tc>
        <w:tc>
          <w:tcPr>
            <w:tcW w:w="1080" w:type="dxa"/>
          </w:tcPr>
          <w:p w14:paraId="7CEDFC06" w14:textId="77777777" w:rsidR="00EC371B" w:rsidRPr="00FD71AD" w:rsidRDefault="00EC371B" w:rsidP="00770E88">
            <w:pPr>
              <w:pStyle w:val="TAH"/>
              <w:rPr>
                <w:ins w:id="231" w:author="Lenovo" w:date="2021-10-18T14:06:00Z"/>
                <w:lang w:eastAsia="ja-JP"/>
              </w:rPr>
            </w:pPr>
            <w:ins w:id="232" w:author="Lenovo" w:date="2021-10-18T14:06:00Z">
              <w:r w:rsidRPr="00FD71AD">
                <w:rPr>
                  <w:lang w:eastAsia="ja-JP"/>
                </w:rPr>
                <w:t>Criticality</w:t>
              </w:r>
            </w:ins>
          </w:p>
        </w:tc>
        <w:tc>
          <w:tcPr>
            <w:tcW w:w="1080" w:type="dxa"/>
          </w:tcPr>
          <w:p w14:paraId="50EA7168" w14:textId="77777777" w:rsidR="00EC371B" w:rsidRPr="00FD71AD" w:rsidRDefault="00EC371B" w:rsidP="00770E88">
            <w:pPr>
              <w:pStyle w:val="TAH"/>
              <w:rPr>
                <w:ins w:id="233" w:author="Lenovo" w:date="2021-10-18T14:06:00Z"/>
                <w:lang w:eastAsia="ja-JP"/>
              </w:rPr>
            </w:pPr>
            <w:ins w:id="234" w:author="Lenovo" w:date="2021-10-18T14:06:00Z">
              <w:r w:rsidRPr="00FD71AD">
                <w:rPr>
                  <w:lang w:eastAsia="ja-JP"/>
                </w:rPr>
                <w:t>Assigned Criticality</w:t>
              </w:r>
            </w:ins>
          </w:p>
        </w:tc>
      </w:tr>
      <w:tr w:rsidR="00EC371B" w:rsidRPr="00FD71AD" w14:paraId="25559BBA" w14:textId="77777777" w:rsidTr="00770E88">
        <w:trPr>
          <w:ins w:id="235" w:author="Lenovo" w:date="2021-10-18T14:06:00Z"/>
        </w:trPr>
        <w:tc>
          <w:tcPr>
            <w:tcW w:w="2268" w:type="dxa"/>
          </w:tcPr>
          <w:p w14:paraId="1BEB14FC" w14:textId="77777777" w:rsidR="00EC371B" w:rsidRPr="00FD71AD" w:rsidRDefault="00EC371B" w:rsidP="00770E88">
            <w:pPr>
              <w:pStyle w:val="TAL"/>
              <w:rPr>
                <w:ins w:id="236" w:author="Lenovo" w:date="2021-10-18T14:06:00Z"/>
                <w:lang w:eastAsia="ja-JP"/>
              </w:rPr>
            </w:pPr>
            <w:ins w:id="237" w:author="Lenovo" w:date="2021-10-18T14:06:00Z">
              <w:r w:rsidRPr="00FD71AD">
                <w:rPr>
                  <w:lang w:eastAsia="ja-JP"/>
                </w:rPr>
                <w:t>Message Type</w:t>
              </w:r>
            </w:ins>
          </w:p>
        </w:tc>
        <w:tc>
          <w:tcPr>
            <w:tcW w:w="1021" w:type="dxa"/>
          </w:tcPr>
          <w:p w14:paraId="2490C8A9" w14:textId="77777777" w:rsidR="00EC371B" w:rsidRPr="00FD71AD" w:rsidRDefault="00EC371B" w:rsidP="00770E88">
            <w:pPr>
              <w:pStyle w:val="TAL"/>
              <w:rPr>
                <w:ins w:id="238" w:author="Lenovo" w:date="2021-10-18T14:06:00Z"/>
                <w:lang w:eastAsia="ja-JP"/>
              </w:rPr>
            </w:pPr>
            <w:ins w:id="239" w:author="Lenovo" w:date="2021-10-18T14:06:00Z">
              <w:r w:rsidRPr="00FD71AD">
                <w:rPr>
                  <w:lang w:eastAsia="ja-JP"/>
                </w:rPr>
                <w:t>M</w:t>
              </w:r>
            </w:ins>
          </w:p>
        </w:tc>
        <w:tc>
          <w:tcPr>
            <w:tcW w:w="1031" w:type="dxa"/>
          </w:tcPr>
          <w:p w14:paraId="616ECF50" w14:textId="77777777" w:rsidR="00EC371B" w:rsidRPr="00FD71AD" w:rsidRDefault="00EC371B" w:rsidP="00770E88">
            <w:pPr>
              <w:pStyle w:val="TAL"/>
              <w:rPr>
                <w:ins w:id="240" w:author="Lenovo" w:date="2021-10-18T14:06:00Z"/>
                <w:lang w:eastAsia="ja-JP"/>
              </w:rPr>
            </w:pPr>
          </w:p>
        </w:tc>
        <w:tc>
          <w:tcPr>
            <w:tcW w:w="1512" w:type="dxa"/>
          </w:tcPr>
          <w:p w14:paraId="73141AAF" w14:textId="77777777" w:rsidR="00EC371B" w:rsidRPr="00FD71AD" w:rsidRDefault="00EC371B" w:rsidP="00770E88">
            <w:pPr>
              <w:pStyle w:val="TAL"/>
              <w:rPr>
                <w:ins w:id="241" w:author="Lenovo" w:date="2021-10-18T14:06:00Z"/>
                <w:lang w:eastAsia="ja-JP"/>
              </w:rPr>
            </w:pPr>
            <w:ins w:id="242" w:author="Lenovo" w:date="2021-10-18T14:06:00Z">
              <w:r w:rsidRPr="00FD71AD">
                <w:rPr>
                  <w:lang w:eastAsia="ja-JP"/>
                </w:rPr>
                <w:t>9.3.1.1</w:t>
              </w:r>
            </w:ins>
          </w:p>
        </w:tc>
        <w:tc>
          <w:tcPr>
            <w:tcW w:w="1728" w:type="dxa"/>
          </w:tcPr>
          <w:p w14:paraId="6550979E" w14:textId="77777777" w:rsidR="00EC371B" w:rsidRPr="00FD71AD" w:rsidRDefault="00EC371B" w:rsidP="00770E88">
            <w:pPr>
              <w:pStyle w:val="TAL"/>
              <w:rPr>
                <w:ins w:id="243" w:author="Lenovo" w:date="2021-10-18T14:06:00Z"/>
                <w:lang w:eastAsia="ja-JP"/>
              </w:rPr>
            </w:pPr>
          </w:p>
        </w:tc>
        <w:tc>
          <w:tcPr>
            <w:tcW w:w="1080" w:type="dxa"/>
          </w:tcPr>
          <w:p w14:paraId="5FD585E7" w14:textId="77777777" w:rsidR="00EC371B" w:rsidRPr="00FD71AD" w:rsidRDefault="00EC371B" w:rsidP="00770E88">
            <w:pPr>
              <w:pStyle w:val="TAC"/>
              <w:rPr>
                <w:ins w:id="244" w:author="Lenovo" w:date="2021-10-18T14:06:00Z"/>
                <w:lang w:eastAsia="ja-JP"/>
              </w:rPr>
            </w:pPr>
            <w:ins w:id="245" w:author="Lenovo" w:date="2021-10-18T14:06:00Z">
              <w:r w:rsidRPr="00FD71AD">
                <w:rPr>
                  <w:lang w:eastAsia="ja-JP"/>
                </w:rPr>
                <w:t>YES</w:t>
              </w:r>
            </w:ins>
          </w:p>
        </w:tc>
        <w:tc>
          <w:tcPr>
            <w:tcW w:w="1080" w:type="dxa"/>
          </w:tcPr>
          <w:p w14:paraId="1D7ED246" w14:textId="77777777" w:rsidR="00EC371B" w:rsidRPr="00FD71AD" w:rsidRDefault="00EC371B" w:rsidP="00770E88">
            <w:pPr>
              <w:pStyle w:val="TAC"/>
              <w:rPr>
                <w:ins w:id="246" w:author="Lenovo" w:date="2021-10-18T14:06:00Z"/>
                <w:lang w:eastAsia="ja-JP"/>
              </w:rPr>
            </w:pPr>
            <w:ins w:id="247" w:author="Lenovo" w:date="2021-10-18T14:06:00Z">
              <w:r w:rsidRPr="00FD71AD">
                <w:rPr>
                  <w:rFonts w:eastAsia="宋体"/>
                  <w:szCs w:val="18"/>
                  <w:lang w:val="en-US" w:eastAsia="ja-JP"/>
                </w:rPr>
                <w:t>reject</w:t>
              </w:r>
            </w:ins>
          </w:p>
        </w:tc>
      </w:tr>
      <w:tr w:rsidR="00EC371B" w:rsidRPr="00FD71AD" w14:paraId="0A19FBC8" w14:textId="77777777" w:rsidTr="00770E88">
        <w:trPr>
          <w:ins w:id="248" w:author="Lenovo" w:date="2021-10-18T14:06:00Z"/>
        </w:trPr>
        <w:tc>
          <w:tcPr>
            <w:tcW w:w="2268" w:type="dxa"/>
          </w:tcPr>
          <w:p w14:paraId="6043EF4F" w14:textId="77777777" w:rsidR="00EC371B" w:rsidRPr="00FD71AD" w:rsidRDefault="00EC371B" w:rsidP="00770E88">
            <w:pPr>
              <w:pStyle w:val="TAL"/>
              <w:rPr>
                <w:ins w:id="249" w:author="Lenovo" w:date="2021-10-18T14:06:00Z"/>
                <w:rFonts w:eastAsia="MS Mincho"/>
                <w:lang w:eastAsia="ja-JP"/>
              </w:rPr>
            </w:pPr>
            <w:ins w:id="250" w:author="Lenovo" w:date="2021-10-18T14:06:00Z">
              <w:r w:rsidRPr="00FD71AD">
                <w:rPr>
                  <w:rFonts w:eastAsia="宋体"/>
                  <w:szCs w:val="18"/>
                  <w:lang w:val="en-US" w:eastAsia="ja-JP"/>
                </w:rPr>
                <w:t>Transaction ID</w:t>
              </w:r>
            </w:ins>
          </w:p>
        </w:tc>
        <w:tc>
          <w:tcPr>
            <w:tcW w:w="1021" w:type="dxa"/>
          </w:tcPr>
          <w:p w14:paraId="29408124" w14:textId="77777777" w:rsidR="00EC371B" w:rsidRPr="00FD71AD" w:rsidRDefault="00EC371B" w:rsidP="00770E88">
            <w:pPr>
              <w:pStyle w:val="TAL"/>
              <w:rPr>
                <w:ins w:id="251" w:author="Lenovo" w:date="2021-10-18T14:06:00Z"/>
                <w:rFonts w:eastAsia="MS Mincho"/>
                <w:lang w:eastAsia="ja-JP"/>
              </w:rPr>
            </w:pPr>
            <w:ins w:id="252" w:author="Lenovo" w:date="2021-10-18T14:06:00Z">
              <w:r w:rsidRPr="00FD71AD">
                <w:rPr>
                  <w:rFonts w:eastAsia="宋体"/>
                  <w:szCs w:val="18"/>
                  <w:lang w:val="en-US" w:eastAsia="ja-JP"/>
                </w:rPr>
                <w:t>M</w:t>
              </w:r>
            </w:ins>
          </w:p>
        </w:tc>
        <w:tc>
          <w:tcPr>
            <w:tcW w:w="1031" w:type="dxa"/>
          </w:tcPr>
          <w:p w14:paraId="2AA71AF2" w14:textId="77777777" w:rsidR="00EC371B" w:rsidRPr="00FD71AD" w:rsidRDefault="00EC371B" w:rsidP="00770E88">
            <w:pPr>
              <w:pStyle w:val="TAL"/>
              <w:rPr>
                <w:ins w:id="253" w:author="Lenovo" w:date="2021-10-18T14:06:00Z"/>
                <w:lang w:eastAsia="ja-JP"/>
              </w:rPr>
            </w:pPr>
          </w:p>
        </w:tc>
        <w:tc>
          <w:tcPr>
            <w:tcW w:w="1512" w:type="dxa"/>
          </w:tcPr>
          <w:p w14:paraId="67C179B9" w14:textId="77777777" w:rsidR="00EC371B" w:rsidRPr="00FD71AD" w:rsidRDefault="00EC371B" w:rsidP="00770E88">
            <w:pPr>
              <w:pStyle w:val="TAL"/>
              <w:rPr>
                <w:ins w:id="254" w:author="Lenovo" w:date="2021-10-18T14:06:00Z"/>
                <w:lang w:eastAsia="ja-JP"/>
              </w:rPr>
            </w:pPr>
            <w:ins w:id="255" w:author="Lenovo" w:date="2021-10-18T14:06:00Z">
              <w:r w:rsidRPr="00FD71AD">
                <w:rPr>
                  <w:rFonts w:eastAsia="宋体"/>
                  <w:szCs w:val="18"/>
                  <w:lang w:val="en-US" w:eastAsia="ja-JP"/>
                </w:rPr>
                <w:t>9.3.1.53</w:t>
              </w:r>
            </w:ins>
          </w:p>
        </w:tc>
        <w:tc>
          <w:tcPr>
            <w:tcW w:w="1728" w:type="dxa"/>
          </w:tcPr>
          <w:p w14:paraId="046796D0" w14:textId="77777777" w:rsidR="00EC371B" w:rsidRPr="00FD71AD" w:rsidRDefault="00EC371B" w:rsidP="00770E88">
            <w:pPr>
              <w:pStyle w:val="TAL"/>
              <w:rPr>
                <w:ins w:id="256" w:author="Lenovo" w:date="2021-10-18T14:06:00Z"/>
                <w:lang w:eastAsia="ja-JP"/>
              </w:rPr>
            </w:pPr>
          </w:p>
        </w:tc>
        <w:tc>
          <w:tcPr>
            <w:tcW w:w="1080" w:type="dxa"/>
          </w:tcPr>
          <w:p w14:paraId="15114C8F" w14:textId="77777777" w:rsidR="00EC371B" w:rsidRPr="00FD71AD" w:rsidRDefault="00EC371B" w:rsidP="00770E88">
            <w:pPr>
              <w:pStyle w:val="TAC"/>
              <w:rPr>
                <w:ins w:id="257" w:author="Lenovo" w:date="2021-10-18T14:06:00Z"/>
                <w:rFonts w:eastAsia="MS Mincho"/>
                <w:lang w:eastAsia="ja-JP"/>
              </w:rPr>
            </w:pPr>
            <w:ins w:id="258" w:author="Lenovo" w:date="2021-10-18T14:06:00Z">
              <w:r w:rsidRPr="00FD71AD">
                <w:rPr>
                  <w:rFonts w:eastAsia="宋体"/>
                  <w:szCs w:val="18"/>
                  <w:lang w:val="en-US" w:eastAsia="ja-JP"/>
                </w:rPr>
                <w:t>YES</w:t>
              </w:r>
            </w:ins>
          </w:p>
        </w:tc>
        <w:tc>
          <w:tcPr>
            <w:tcW w:w="1080" w:type="dxa"/>
          </w:tcPr>
          <w:p w14:paraId="53B2B6C1" w14:textId="77777777" w:rsidR="00EC371B" w:rsidRPr="00FD71AD" w:rsidRDefault="00EC371B" w:rsidP="00770E88">
            <w:pPr>
              <w:pStyle w:val="TAC"/>
              <w:rPr>
                <w:ins w:id="259" w:author="Lenovo" w:date="2021-10-18T14:06:00Z"/>
                <w:lang w:eastAsia="ja-JP"/>
              </w:rPr>
            </w:pPr>
            <w:ins w:id="260" w:author="Lenovo" w:date="2021-10-18T14:06:00Z">
              <w:r w:rsidRPr="00FD71AD">
                <w:rPr>
                  <w:rFonts w:eastAsia="宋体"/>
                  <w:szCs w:val="18"/>
                  <w:lang w:val="en-US" w:eastAsia="ja-JP"/>
                </w:rPr>
                <w:t>reject</w:t>
              </w:r>
            </w:ins>
          </w:p>
        </w:tc>
      </w:tr>
      <w:tr w:rsidR="00EC371B" w:rsidRPr="00FD71AD" w14:paraId="2FE274BD" w14:textId="77777777" w:rsidTr="00770E88">
        <w:trPr>
          <w:ins w:id="261" w:author="Lenovo" w:date="2021-10-18T14:06:00Z"/>
        </w:trPr>
        <w:tc>
          <w:tcPr>
            <w:tcW w:w="2268" w:type="dxa"/>
          </w:tcPr>
          <w:p w14:paraId="21DCF030" w14:textId="77777777" w:rsidR="00EC371B" w:rsidRPr="00FD71AD" w:rsidRDefault="00EC371B" w:rsidP="00770E88">
            <w:pPr>
              <w:pStyle w:val="TAL"/>
              <w:rPr>
                <w:ins w:id="262" w:author="Lenovo" w:date="2021-10-18T14:06:00Z"/>
                <w:rFonts w:eastAsia="宋体"/>
                <w:szCs w:val="18"/>
                <w:lang w:val="en-US" w:eastAsia="zh-CN"/>
              </w:rPr>
            </w:pPr>
            <w:ins w:id="263" w:author="Lenovo" w:date="2021-10-18T14:06:00Z">
              <w:r>
                <w:rPr>
                  <w:rFonts w:eastAsia="宋体" w:hint="eastAsia"/>
                  <w:szCs w:val="18"/>
                  <w:lang w:val="en-US" w:eastAsia="zh-CN"/>
                </w:rPr>
                <w:t>M</w:t>
              </w:r>
              <w:r>
                <w:rPr>
                  <w:rFonts w:eastAsia="宋体"/>
                  <w:szCs w:val="18"/>
                  <w:lang w:val="en-US" w:eastAsia="zh-CN"/>
                </w:rPr>
                <w:t>BS Session ID</w:t>
              </w:r>
            </w:ins>
          </w:p>
        </w:tc>
        <w:tc>
          <w:tcPr>
            <w:tcW w:w="1021" w:type="dxa"/>
          </w:tcPr>
          <w:p w14:paraId="33F734AF" w14:textId="77777777" w:rsidR="00EC371B" w:rsidRPr="00FD71AD" w:rsidRDefault="00EC371B" w:rsidP="00770E88">
            <w:pPr>
              <w:pStyle w:val="TAL"/>
              <w:rPr>
                <w:ins w:id="264" w:author="Lenovo" w:date="2021-10-18T14:06:00Z"/>
                <w:rFonts w:eastAsia="宋体"/>
                <w:szCs w:val="18"/>
                <w:lang w:val="en-US" w:eastAsia="zh-CN"/>
              </w:rPr>
            </w:pPr>
            <w:ins w:id="265" w:author="Lenovo" w:date="2021-10-18T14:06:00Z">
              <w:r>
                <w:rPr>
                  <w:rFonts w:eastAsia="宋体" w:hint="eastAsia"/>
                  <w:szCs w:val="18"/>
                  <w:lang w:val="en-US" w:eastAsia="zh-CN"/>
                </w:rPr>
                <w:t>M</w:t>
              </w:r>
            </w:ins>
          </w:p>
        </w:tc>
        <w:tc>
          <w:tcPr>
            <w:tcW w:w="1031" w:type="dxa"/>
          </w:tcPr>
          <w:p w14:paraId="2DACEFD9" w14:textId="77777777" w:rsidR="00EC371B" w:rsidRPr="00FD71AD" w:rsidRDefault="00EC371B" w:rsidP="00770E88">
            <w:pPr>
              <w:pStyle w:val="TAL"/>
              <w:rPr>
                <w:ins w:id="266" w:author="Lenovo" w:date="2021-10-18T14:06:00Z"/>
                <w:lang w:eastAsia="ja-JP"/>
              </w:rPr>
            </w:pPr>
          </w:p>
        </w:tc>
        <w:tc>
          <w:tcPr>
            <w:tcW w:w="1512" w:type="dxa"/>
          </w:tcPr>
          <w:p w14:paraId="5E7A1C3D" w14:textId="77777777" w:rsidR="00EC371B" w:rsidRPr="00FD71AD" w:rsidRDefault="00EC371B" w:rsidP="00770E88">
            <w:pPr>
              <w:pStyle w:val="TAL"/>
              <w:rPr>
                <w:ins w:id="267" w:author="Lenovo" w:date="2021-10-18T14:06:00Z"/>
                <w:rFonts w:eastAsia="宋体"/>
                <w:szCs w:val="18"/>
                <w:lang w:val="en-US" w:eastAsia="zh-CN"/>
              </w:rPr>
            </w:pPr>
            <w:ins w:id="268" w:author="Lenovo" w:date="2021-10-18T14:06:00Z">
              <w:r>
                <w:rPr>
                  <w:rFonts w:eastAsia="宋体" w:hint="eastAsia"/>
                  <w:szCs w:val="18"/>
                  <w:lang w:val="en-US" w:eastAsia="zh-CN"/>
                </w:rPr>
                <w:t>9</w:t>
              </w:r>
              <w:r>
                <w:rPr>
                  <w:rFonts w:eastAsia="宋体"/>
                  <w:szCs w:val="18"/>
                  <w:lang w:val="en-US" w:eastAsia="zh-CN"/>
                </w:rPr>
                <w:t>.3.1.x</w:t>
              </w:r>
            </w:ins>
          </w:p>
        </w:tc>
        <w:tc>
          <w:tcPr>
            <w:tcW w:w="1728" w:type="dxa"/>
          </w:tcPr>
          <w:p w14:paraId="0D9A4A26" w14:textId="77777777" w:rsidR="00EC371B" w:rsidRPr="00FD71AD" w:rsidRDefault="00EC371B" w:rsidP="00770E88">
            <w:pPr>
              <w:pStyle w:val="TAL"/>
              <w:rPr>
                <w:ins w:id="269" w:author="Lenovo" w:date="2021-10-18T14:06:00Z"/>
                <w:lang w:eastAsia="ja-JP"/>
              </w:rPr>
            </w:pPr>
          </w:p>
        </w:tc>
        <w:tc>
          <w:tcPr>
            <w:tcW w:w="1080" w:type="dxa"/>
          </w:tcPr>
          <w:p w14:paraId="731B3C30" w14:textId="77777777" w:rsidR="00EC371B" w:rsidRPr="00FD71AD" w:rsidRDefault="00EC371B" w:rsidP="00770E88">
            <w:pPr>
              <w:pStyle w:val="TAC"/>
              <w:rPr>
                <w:ins w:id="270" w:author="Lenovo" w:date="2021-10-18T14:06:00Z"/>
                <w:rFonts w:eastAsia="宋体"/>
                <w:szCs w:val="18"/>
                <w:lang w:val="en-US" w:eastAsia="zh-CN"/>
              </w:rPr>
            </w:pPr>
            <w:ins w:id="271" w:author="Lenovo" w:date="2021-10-18T14:06:00Z">
              <w:r>
                <w:rPr>
                  <w:rFonts w:eastAsia="宋体"/>
                  <w:szCs w:val="18"/>
                  <w:lang w:val="en-US" w:eastAsia="zh-CN"/>
                </w:rPr>
                <w:t>YES</w:t>
              </w:r>
            </w:ins>
          </w:p>
        </w:tc>
        <w:tc>
          <w:tcPr>
            <w:tcW w:w="1080" w:type="dxa"/>
          </w:tcPr>
          <w:p w14:paraId="76E0F9F7" w14:textId="77777777" w:rsidR="00EC371B" w:rsidRPr="00FD71AD" w:rsidRDefault="00EC371B" w:rsidP="00770E88">
            <w:pPr>
              <w:pStyle w:val="TAC"/>
              <w:rPr>
                <w:ins w:id="272" w:author="Lenovo" w:date="2021-10-18T14:06:00Z"/>
                <w:rFonts w:eastAsia="宋体"/>
                <w:szCs w:val="18"/>
                <w:lang w:val="en-US" w:eastAsia="zh-CN"/>
              </w:rPr>
            </w:pPr>
            <w:ins w:id="273" w:author="Lenovo" w:date="2021-10-18T14:06:00Z">
              <w:r>
                <w:rPr>
                  <w:rFonts w:eastAsia="宋体" w:hint="eastAsia"/>
                  <w:szCs w:val="18"/>
                  <w:lang w:val="en-US" w:eastAsia="zh-CN"/>
                </w:rPr>
                <w:t>r</w:t>
              </w:r>
              <w:r>
                <w:rPr>
                  <w:rFonts w:eastAsia="宋体"/>
                  <w:szCs w:val="18"/>
                  <w:lang w:val="en-US" w:eastAsia="zh-CN"/>
                </w:rPr>
                <w:t>eject</w:t>
              </w:r>
            </w:ins>
          </w:p>
        </w:tc>
      </w:tr>
      <w:tr w:rsidR="00EC371B" w:rsidRPr="00FD71AD" w14:paraId="1456E30E" w14:textId="77777777" w:rsidTr="00770E88">
        <w:trPr>
          <w:ins w:id="274" w:author="Lenovo" w:date="2021-10-18T14:06:00Z"/>
        </w:trPr>
        <w:tc>
          <w:tcPr>
            <w:tcW w:w="2268" w:type="dxa"/>
          </w:tcPr>
          <w:p w14:paraId="1DA541D1" w14:textId="77777777" w:rsidR="00EC371B" w:rsidRDefault="00EC371B" w:rsidP="00770E88">
            <w:pPr>
              <w:pStyle w:val="TAL"/>
              <w:rPr>
                <w:ins w:id="275" w:author="Lenovo" w:date="2021-10-18T14:06:00Z"/>
                <w:rFonts w:eastAsia="宋体"/>
                <w:szCs w:val="18"/>
                <w:lang w:val="en-US" w:eastAsia="zh-CN"/>
              </w:rPr>
            </w:pPr>
            <w:ins w:id="276" w:author="Lenovo" w:date="2021-10-18T14:06:00Z">
              <w:r>
                <w:rPr>
                  <w:rFonts w:eastAsiaTheme="minorEastAsia" w:hint="eastAsia"/>
                  <w:lang w:eastAsia="zh-CN"/>
                </w:rPr>
                <w:t>A</w:t>
              </w:r>
              <w:r>
                <w:rPr>
                  <w:rFonts w:eastAsiaTheme="minorEastAsia"/>
                  <w:lang w:eastAsia="zh-CN"/>
                </w:rPr>
                <w:t>rea Session ID</w:t>
              </w:r>
            </w:ins>
          </w:p>
        </w:tc>
        <w:tc>
          <w:tcPr>
            <w:tcW w:w="1021" w:type="dxa"/>
          </w:tcPr>
          <w:p w14:paraId="67DAA985" w14:textId="77777777" w:rsidR="00EC371B" w:rsidRDefault="00EC371B" w:rsidP="00770E88">
            <w:pPr>
              <w:pStyle w:val="TAL"/>
              <w:rPr>
                <w:ins w:id="277" w:author="Lenovo" w:date="2021-10-18T14:06:00Z"/>
                <w:rFonts w:eastAsia="宋体"/>
                <w:szCs w:val="18"/>
                <w:lang w:val="en-US" w:eastAsia="zh-CN"/>
              </w:rPr>
            </w:pPr>
            <w:ins w:id="278" w:author="Lenovo" w:date="2021-10-18T14:06:00Z">
              <w:r>
                <w:rPr>
                  <w:rFonts w:eastAsia="宋体"/>
                  <w:szCs w:val="18"/>
                  <w:lang w:val="en-US" w:eastAsia="zh-CN"/>
                </w:rPr>
                <w:t>O</w:t>
              </w:r>
            </w:ins>
          </w:p>
        </w:tc>
        <w:tc>
          <w:tcPr>
            <w:tcW w:w="1031" w:type="dxa"/>
          </w:tcPr>
          <w:p w14:paraId="4AA62ECE" w14:textId="77777777" w:rsidR="00EC371B" w:rsidRPr="00FD71AD" w:rsidRDefault="00EC371B" w:rsidP="00770E88">
            <w:pPr>
              <w:pStyle w:val="TAL"/>
              <w:rPr>
                <w:ins w:id="279" w:author="Lenovo" w:date="2021-10-18T14:06:00Z"/>
                <w:lang w:eastAsia="ja-JP"/>
              </w:rPr>
            </w:pPr>
          </w:p>
        </w:tc>
        <w:tc>
          <w:tcPr>
            <w:tcW w:w="1512" w:type="dxa"/>
          </w:tcPr>
          <w:p w14:paraId="645E665B" w14:textId="77777777" w:rsidR="00EC371B" w:rsidRDefault="00EC371B" w:rsidP="00770E88">
            <w:pPr>
              <w:pStyle w:val="TAL"/>
              <w:rPr>
                <w:ins w:id="280" w:author="Lenovo" w:date="2021-10-18T14:06:00Z"/>
                <w:rFonts w:eastAsia="宋体"/>
                <w:szCs w:val="18"/>
                <w:lang w:val="en-US" w:eastAsia="zh-CN"/>
              </w:rPr>
            </w:pPr>
            <w:ins w:id="281" w:author="Lenovo" w:date="2021-10-18T14:06: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1489A2E1" w14:textId="77777777" w:rsidR="00EC371B" w:rsidRPr="00FD71AD" w:rsidRDefault="00EC371B" w:rsidP="00770E88">
            <w:pPr>
              <w:pStyle w:val="TAL"/>
              <w:rPr>
                <w:ins w:id="282" w:author="Lenovo" w:date="2021-10-18T14:06:00Z"/>
                <w:lang w:eastAsia="ja-JP"/>
              </w:rPr>
            </w:pPr>
          </w:p>
        </w:tc>
        <w:tc>
          <w:tcPr>
            <w:tcW w:w="1080" w:type="dxa"/>
          </w:tcPr>
          <w:p w14:paraId="7F3A41D7" w14:textId="77777777" w:rsidR="00EC371B" w:rsidRDefault="00EC371B" w:rsidP="00770E88">
            <w:pPr>
              <w:pStyle w:val="TAC"/>
              <w:rPr>
                <w:ins w:id="283" w:author="Lenovo" w:date="2021-10-18T14:06:00Z"/>
                <w:rFonts w:eastAsia="宋体"/>
                <w:szCs w:val="18"/>
                <w:lang w:val="en-US" w:eastAsia="zh-CN"/>
              </w:rPr>
            </w:pPr>
            <w:ins w:id="284" w:author="Lenovo" w:date="2021-10-18T14:06:00Z">
              <w:r>
                <w:rPr>
                  <w:rFonts w:eastAsia="宋体" w:hint="eastAsia"/>
                  <w:szCs w:val="18"/>
                  <w:lang w:val="en-US" w:eastAsia="zh-CN"/>
                </w:rPr>
                <w:t>Y</w:t>
              </w:r>
              <w:r>
                <w:rPr>
                  <w:rFonts w:eastAsia="宋体"/>
                  <w:szCs w:val="18"/>
                  <w:lang w:val="en-US" w:eastAsia="zh-CN"/>
                </w:rPr>
                <w:t>ES</w:t>
              </w:r>
            </w:ins>
          </w:p>
        </w:tc>
        <w:tc>
          <w:tcPr>
            <w:tcW w:w="1080" w:type="dxa"/>
          </w:tcPr>
          <w:p w14:paraId="78FCC678" w14:textId="77777777" w:rsidR="00EC371B" w:rsidRDefault="00EC371B" w:rsidP="00770E88">
            <w:pPr>
              <w:pStyle w:val="TAC"/>
              <w:rPr>
                <w:ins w:id="285" w:author="Lenovo" w:date="2021-10-18T14:06:00Z"/>
                <w:rFonts w:eastAsia="宋体"/>
                <w:szCs w:val="18"/>
                <w:lang w:val="en-US" w:eastAsia="zh-CN"/>
              </w:rPr>
            </w:pPr>
            <w:ins w:id="286" w:author="Lenovo" w:date="2021-10-18T14:06:00Z">
              <w:r>
                <w:rPr>
                  <w:rFonts w:eastAsia="宋体"/>
                  <w:szCs w:val="18"/>
                  <w:lang w:val="en-US" w:eastAsia="zh-CN"/>
                </w:rPr>
                <w:t>ignore</w:t>
              </w:r>
            </w:ins>
          </w:p>
        </w:tc>
      </w:tr>
      <w:tr w:rsidR="00EC371B" w:rsidRPr="00FD71AD" w14:paraId="053AA04D" w14:textId="77777777" w:rsidTr="00770E88">
        <w:trPr>
          <w:ins w:id="287" w:author="Lenovo" w:date="2021-10-18T14:06:00Z"/>
        </w:trPr>
        <w:tc>
          <w:tcPr>
            <w:tcW w:w="2268" w:type="dxa"/>
          </w:tcPr>
          <w:p w14:paraId="6451547E" w14:textId="77777777" w:rsidR="00EC371B" w:rsidRDefault="00EC371B" w:rsidP="00770E88">
            <w:pPr>
              <w:pStyle w:val="TAL"/>
              <w:rPr>
                <w:ins w:id="288" w:author="Lenovo" w:date="2021-10-18T14:06:00Z"/>
                <w:rFonts w:eastAsiaTheme="minorEastAsia"/>
                <w:lang w:eastAsia="zh-CN"/>
              </w:rPr>
            </w:pPr>
            <w:ins w:id="289" w:author="Lenovo" w:date="2021-10-18T14:06:00Z">
              <w:r w:rsidRPr="00481B11">
                <w:rPr>
                  <w:b/>
                  <w:lang w:eastAsia="ja-JP"/>
                </w:rPr>
                <w:t>IP Multicast Address Information</w:t>
              </w:r>
            </w:ins>
          </w:p>
        </w:tc>
        <w:tc>
          <w:tcPr>
            <w:tcW w:w="1021" w:type="dxa"/>
          </w:tcPr>
          <w:p w14:paraId="1F235FC2" w14:textId="77777777" w:rsidR="00EC371B" w:rsidRDefault="00EC371B" w:rsidP="00770E88">
            <w:pPr>
              <w:pStyle w:val="TAL"/>
              <w:rPr>
                <w:ins w:id="290" w:author="Lenovo" w:date="2021-10-18T14:06:00Z"/>
                <w:rFonts w:eastAsia="宋体"/>
                <w:szCs w:val="18"/>
                <w:lang w:val="en-US" w:eastAsia="zh-CN"/>
              </w:rPr>
            </w:pPr>
            <w:ins w:id="291" w:author="Lenovo" w:date="2021-10-18T14:06:00Z">
              <w:r>
                <w:rPr>
                  <w:rFonts w:eastAsia="宋体" w:hint="eastAsia"/>
                  <w:szCs w:val="18"/>
                  <w:lang w:val="en-US" w:eastAsia="zh-CN"/>
                </w:rPr>
                <w:t>O</w:t>
              </w:r>
            </w:ins>
          </w:p>
        </w:tc>
        <w:tc>
          <w:tcPr>
            <w:tcW w:w="1031" w:type="dxa"/>
          </w:tcPr>
          <w:p w14:paraId="2B1D643A" w14:textId="77777777" w:rsidR="00EC371B" w:rsidRPr="00FD71AD" w:rsidRDefault="00EC371B" w:rsidP="00770E88">
            <w:pPr>
              <w:pStyle w:val="TAL"/>
              <w:rPr>
                <w:ins w:id="292" w:author="Lenovo" w:date="2021-10-18T14:06:00Z"/>
                <w:lang w:eastAsia="ja-JP"/>
              </w:rPr>
            </w:pPr>
          </w:p>
        </w:tc>
        <w:tc>
          <w:tcPr>
            <w:tcW w:w="1512" w:type="dxa"/>
          </w:tcPr>
          <w:p w14:paraId="219ADB3D" w14:textId="77777777" w:rsidR="00EC371B" w:rsidRDefault="00EC371B" w:rsidP="00770E88">
            <w:pPr>
              <w:pStyle w:val="TAL"/>
              <w:rPr>
                <w:ins w:id="293" w:author="Lenovo" w:date="2021-10-18T14:06:00Z"/>
                <w:rFonts w:eastAsia="宋体" w:cs="Arial"/>
                <w:szCs w:val="18"/>
                <w:lang w:val="en-US" w:eastAsia="ja-JP"/>
              </w:rPr>
            </w:pPr>
            <w:ins w:id="294" w:author="Lenovo" w:date="2021-10-18T14:06:00Z">
              <w:r w:rsidRPr="00FD71AD">
                <w:rPr>
                  <w:rFonts w:eastAsia="宋体" w:cs="Arial"/>
                  <w:szCs w:val="18"/>
                  <w:lang w:val="en-US" w:eastAsia="ja-JP"/>
                </w:rPr>
                <w:t>9.3.2.</w:t>
              </w:r>
              <w:r>
                <w:rPr>
                  <w:rFonts w:eastAsia="宋体" w:cs="Arial"/>
                  <w:szCs w:val="18"/>
                  <w:lang w:val="en-US" w:eastAsia="ja-JP"/>
                </w:rPr>
                <w:t>1</w:t>
              </w:r>
            </w:ins>
          </w:p>
          <w:p w14:paraId="4CD988A7" w14:textId="77777777" w:rsidR="00EC371B" w:rsidRDefault="00EC371B" w:rsidP="00770E88">
            <w:pPr>
              <w:pStyle w:val="TAL"/>
              <w:rPr>
                <w:ins w:id="295" w:author="Lenovo" w:date="2021-10-18T14:06:00Z"/>
                <w:rFonts w:eastAsia="宋体"/>
                <w:szCs w:val="18"/>
                <w:lang w:val="en-US" w:eastAsia="zh-CN"/>
              </w:rPr>
            </w:pPr>
            <w:ins w:id="296" w:author="Lenovo" w:date="2021-10-18T14:06:00Z">
              <w:r>
                <w:rPr>
                  <w:rFonts w:eastAsia="宋体" w:hint="eastAsia"/>
                  <w:szCs w:val="18"/>
                  <w:lang w:val="en-US" w:eastAsia="zh-CN"/>
                </w:rPr>
                <w:t>U</w:t>
              </w:r>
              <w:r>
                <w:rPr>
                  <w:rFonts w:eastAsia="宋体"/>
                  <w:szCs w:val="18"/>
                  <w:lang w:val="en-US" w:eastAsia="zh-CN"/>
                </w:rPr>
                <w:t>P Transfer Layer Information</w:t>
              </w:r>
            </w:ins>
          </w:p>
        </w:tc>
        <w:tc>
          <w:tcPr>
            <w:tcW w:w="1728" w:type="dxa"/>
          </w:tcPr>
          <w:p w14:paraId="505C522C" w14:textId="77777777" w:rsidR="00EC371B" w:rsidRPr="00FD71AD" w:rsidRDefault="00EC371B" w:rsidP="00770E88">
            <w:pPr>
              <w:pStyle w:val="TAL"/>
              <w:rPr>
                <w:ins w:id="297" w:author="Lenovo" w:date="2021-10-18T14:06:00Z"/>
                <w:lang w:eastAsia="ja-JP"/>
              </w:rPr>
            </w:pPr>
          </w:p>
        </w:tc>
        <w:tc>
          <w:tcPr>
            <w:tcW w:w="1080" w:type="dxa"/>
          </w:tcPr>
          <w:p w14:paraId="00C94438" w14:textId="77777777" w:rsidR="00EC371B" w:rsidRDefault="00EC371B" w:rsidP="00770E88">
            <w:pPr>
              <w:pStyle w:val="TAC"/>
              <w:rPr>
                <w:ins w:id="298" w:author="Lenovo" w:date="2021-10-18T14:06:00Z"/>
                <w:rFonts w:eastAsia="宋体"/>
                <w:szCs w:val="18"/>
                <w:lang w:val="en-US" w:eastAsia="zh-CN"/>
              </w:rPr>
            </w:pPr>
            <w:ins w:id="299" w:author="Lenovo" w:date="2021-10-18T14:06:00Z">
              <w:r>
                <w:rPr>
                  <w:rFonts w:eastAsia="宋体"/>
                  <w:szCs w:val="18"/>
                  <w:lang w:val="en-US" w:eastAsia="zh-CN"/>
                </w:rPr>
                <w:t>YES</w:t>
              </w:r>
            </w:ins>
          </w:p>
        </w:tc>
        <w:tc>
          <w:tcPr>
            <w:tcW w:w="1080" w:type="dxa"/>
          </w:tcPr>
          <w:p w14:paraId="444AD0D7" w14:textId="77777777" w:rsidR="00EC371B" w:rsidRDefault="00EC371B" w:rsidP="00770E88">
            <w:pPr>
              <w:pStyle w:val="TAC"/>
              <w:rPr>
                <w:ins w:id="300" w:author="Lenovo" w:date="2021-10-18T14:06:00Z"/>
                <w:rFonts w:eastAsia="宋体"/>
                <w:szCs w:val="18"/>
                <w:lang w:val="en-US" w:eastAsia="zh-CN"/>
              </w:rPr>
            </w:pPr>
            <w:ins w:id="301" w:author="Lenovo" w:date="2021-10-18T14:06:00Z">
              <w:r>
                <w:rPr>
                  <w:rFonts w:eastAsia="宋体"/>
                  <w:szCs w:val="18"/>
                  <w:lang w:val="en-US" w:eastAsia="zh-CN"/>
                </w:rPr>
                <w:t>ignore</w:t>
              </w:r>
            </w:ins>
          </w:p>
        </w:tc>
      </w:tr>
      <w:tr w:rsidR="00EC371B" w:rsidRPr="00FD71AD" w14:paraId="5371BC52" w14:textId="77777777" w:rsidTr="00770E88">
        <w:trPr>
          <w:ins w:id="302" w:author="Lenovo" w:date="2021-10-18T14:06:00Z"/>
        </w:trPr>
        <w:tc>
          <w:tcPr>
            <w:tcW w:w="2268" w:type="dxa"/>
          </w:tcPr>
          <w:p w14:paraId="352460E5" w14:textId="77777777" w:rsidR="00EC371B" w:rsidRPr="00481B11" w:rsidRDefault="00EC371B" w:rsidP="00770E88">
            <w:pPr>
              <w:pStyle w:val="TAL"/>
              <w:ind w:leftChars="100" w:left="200"/>
              <w:rPr>
                <w:ins w:id="303" w:author="Lenovo" w:date="2021-10-18T14:06:00Z"/>
                <w:b/>
                <w:lang w:eastAsia="ja-JP"/>
              </w:rPr>
            </w:pPr>
            <w:ins w:id="304" w:author="Lenovo" w:date="2021-10-18T14:06:00Z">
              <w:r>
                <w:rPr>
                  <w:rFonts w:eastAsiaTheme="minorEastAsia" w:hint="eastAsia"/>
                  <w:lang w:eastAsia="zh-CN"/>
                </w:rPr>
                <w:t>&gt;</w:t>
              </w:r>
              <w:r>
                <w:rPr>
                  <w:rFonts w:eastAsiaTheme="minorEastAsia"/>
                  <w:lang w:eastAsia="zh-CN"/>
                </w:rPr>
                <w:t>IP Multicast Address</w:t>
              </w:r>
            </w:ins>
          </w:p>
        </w:tc>
        <w:tc>
          <w:tcPr>
            <w:tcW w:w="1021" w:type="dxa"/>
          </w:tcPr>
          <w:p w14:paraId="4FA61080" w14:textId="77777777" w:rsidR="00EC371B" w:rsidRDefault="00EC371B" w:rsidP="00770E88">
            <w:pPr>
              <w:pStyle w:val="TAL"/>
              <w:rPr>
                <w:ins w:id="305" w:author="Lenovo" w:date="2021-10-18T14:06:00Z"/>
                <w:rFonts w:eastAsia="宋体"/>
                <w:szCs w:val="18"/>
                <w:lang w:val="en-US" w:eastAsia="zh-CN"/>
              </w:rPr>
            </w:pPr>
            <w:ins w:id="306" w:author="Lenovo" w:date="2021-10-18T14:06:00Z">
              <w:r>
                <w:rPr>
                  <w:rFonts w:eastAsiaTheme="minorEastAsia" w:hint="eastAsia"/>
                  <w:lang w:eastAsia="zh-CN"/>
                </w:rPr>
                <w:t>M</w:t>
              </w:r>
            </w:ins>
          </w:p>
        </w:tc>
        <w:tc>
          <w:tcPr>
            <w:tcW w:w="1031" w:type="dxa"/>
          </w:tcPr>
          <w:p w14:paraId="30D3DA23" w14:textId="77777777" w:rsidR="00EC371B" w:rsidRPr="00FD71AD" w:rsidRDefault="00EC371B" w:rsidP="00770E88">
            <w:pPr>
              <w:pStyle w:val="TAL"/>
              <w:rPr>
                <w:ins w:id="307" w:author="Lenovo" w:date="2021-10-18T14:06:00Z"/>
                <w:lang w:eastAsia="ja-JP"/>
              </w:rPr>
            </w:pPr>
          </w:p>
        </w:tc>
        <w:tc>
          <w:tcPr>
            <w:tcW w:w="1512" w:type="dxa"/>
          </w:tcPr>
          <w:p w14:paraId="4A64502C" w14:textId="77777777" w:rsidR="00EC371B" w:rsidRDefault="00EC371B" w:rsidP="00770E88">
            <w:pPr>
              <w:pStyle w:val="TAL"/>
              <w:rPr>
                <w:ins w:id="308" w:author="Lenovo" w:date="2021-10-18T14:06:00Z"/>
              </w:rPr>
            </w:pPr>
            <w:ins w:id="309" w:author="Lenovo" w:date="2021-10-18T14:06:00Z">
              <w:r w:rsidRPr="001D2E49">
                <w:t>Transport Layer Address</w:t>
              </w:r>
            </w:ins>
          </w:p>
          <w:p w14:paraId="05649190" w14:textId="77777777" w:rsidR="00EC371B" w:rsidRPr="00FD71AD" w:rsidRDefault="00EC371B" w:rsidP="00770E88">
            <w:pPr>
              <w:pStyle w:val="TAL"/>
              <w:rPr>
                <w:ins w:id="310" w:author="Lenovo" w:date="2021-10-18T14:06:00Z"/>
                <w:rFonts w:eastAsia="宋体" w:cs="Arial"/>
                <w:szCs w:val="18"/>
                <w:lang w:val="en-US" w:eastAsia="ja-JP"/>
              </w:rPr>
            </w:pPr>
            <w:ins w:id="311" w:author="Lenovo" w:date="2021-10-18T14:06:00Z">
              <w:r>
                <w:t>9.3.2.4</w:t>
              </w:r>
            </w:ins>
          </w:p>
        </w:tc>
        <w:tc>
          <w:tcPr>
            <w:tcW w:w="1728" w:type="dxa"/>
          </w:tcPr>
          <w:p w14:paraId="7E30F22A" w14:textId="77777777" w:rsidR="00EC371B" w:rsidRPr="00FD71AD" w:rsidRDefault="00EC371B" w:rsidP="00770E88">
            <w:pPr>
              <w:pStyle w:val="TAL"/>
              <w:rPr>
                <w:ins w:id="312" w:author="Lenovo" w:date="2021-10-18T14:06:00Z"/>
                <w:lang w:eastAsia="ja-JP"/>
              </w:rPr>
            </w:pPr>
          </w:p>
        </w:tc>
        <w:tc>
          <w:tcPr>
            <w:tcW w:w="1080" w:type="dxa"/>
          </w:tcPr>
          <w:p w14:paraId="36C71F95" w14:textId="77777777" w:rsidR="00EC371B" w:rsidRDefault="00EC371B" w:rsidP="00770E88">
            <w:pPr>
              <w:pStyle w:val="TAC"/>
              <w:rPr>
                <w:ins w:id="313" w:author="Lenovo" w:date="2021-10-18T14:06:00Z"/>
                <w:rFonts w:eastAsia="宋体"/>
                <w:szCs w:val="18"/>
                <w:lang w:val="en-US" w:eastAsia="zh-CN"/>
              </w:rPr>
            </w:pPr>
          </w:p>
        </w:tc>
        <w:tc>
          <w:tcPr>
            <w:tcW w:w="1080" w:type="dxa"/>
          </w:tcPr>
          <w:p w14:paraId="10136761" w14:textId="77777777" w:rsidR="00EC371B" w:rsidRDefault="00EC371B" w:rsidP="00770E88">
            <w:pPr>
              <w:pStyle w:val="TAC"/>
              <w:rPr>
                <w:ins w:id="314" w:author="Lenovo" w:date="2021-10-18T14:06:00Z"/>
                <w:rFonts w:eastAsia="宋体"/>
                <w:szCs w:val="18"/>
                <w:lang w:val="en-US" w:eastAsia="zh-CN"/>
              </w:rPr>
            </w:pPr>
          </w:p>
        </w:tc>
      </w:tr>
      <w:tr w:rsidR="00EC371B" w:rsidRPr="00FD71AD" w14:paraId="72D1CAAC" w14:textId="77777777" w:rsidTr="00770E88">
        <w:trPr>
          <w:ins w:id="315" w:author="Lenovo" w:date="2021-10-18T14:06:00Z"/>
        </w:trPr>
        <w:tc>
          <w:tcPr>
            <w:tcW w:w="2268" w:type="dxa"/>
          </w:tcPr>
          <w:p w14:paraId="4D526596" w14:textId="77777777" w:rsidR="00EC371B" w:rsidRPr="00481B11" w:rsidRDefault="00EC371B" w:rsidP="00770E88">
            <w:pPr>
              <w:pStyle w:val="TAL"/>
              <w:ind w:leftChars="100" w:left="200"/>
              <w:rPr>
                <w:ins w:id="316" w:author="Lenovo" w:date="2021-10-18T14:06:00Z"/>
                <w:b/>
                <w:lang w:eastAsia="ja-JP"/>
              </w:rPr>
            </w:pPr>
            <w:ins w:id="317" w:author="Lenovo" w:date="2021-10-18T14:06:00Z">
              <w:r>
                <w:rPr>
                  <w:rFonts w:eastAsiaTheme="minorEastAsia" w:hint="eastAsia"/>
                  <w:lang w:eastAsia="zh-CN"/>
                </w:rPr>
                <w:t>&gt;</w:t>
              </w:r>
              <w:r>
                <w:rPr>
                  <w:rFonts w:eastAsiaTheme="minorEastAsia"/>
                  <w:lang w:eastAsia="zh-CN"/>
                </w:rPr>
                <w:t>IP Source Address</w:t>
              </w:r>
            </w:ins>
          </w:p>
        </w:tc>
        <w:tc>
          <w:tcPr>
            <w:tcW w:w="1021" w:type="dxa"/>
          </w:tcPr>
          <w:p w14:paraId="6D10167D" w14:textId="77777777" w:rsidR="00EC371B" w:rsidRDefault="00EC371B" w:rsidP="00770E88">
            <w:pPr>
              <w:pStyle w:val="TAL"/>
              <w:rPr>
                <w:ins w:id="318" w:author="Lenovo" w:date="2021-10-18T14:06:00Z"/>
                <w:rFonts w:eastAsia="宋体"/>
                <w:szCs w:val="18"/>
                <w:lang w:val="en-US" w:eastAsia="zh-CN"/>
              </w:rPr>
            </w:pPr>
            <w:ins w:id="319" w:author="Lenovo" w:date="2021-10-18T14:06:00Z">
              <w:r>
                <w:rPr>
                  <w:rFonts w:eastAsiaTheme="minorEastAsia" w:hint="eastAsia"/>
                  <w:lang w:eastAsia="zh-CN"/>
                </w:rPr>
                <w:t>M</w:t>
              </w:r>
            </w:ins>
          </w:p>
        </w:tc>
        <w:tc>
          <w:tcPr>
            <w:tcW w:w="1031" w:type="dxa"/>
          </w:tcPr>
          <w:p w14:paraId="1D3BA1F0" w14:textId="77777777" w:rsidR="00EC371B" w:rsidRPr="00FD71AD" w:rsidRDefault="00EC371B" w:rsidP="00770E88">
            <w:pPr>
              <w:pStyle w:val="TAL"/>
              <w:rPr>
                <w:ins w:id="320" w:author="Lenovo" w:date="2021-10-18T14:06:00Z"/>
                <w:lang w:eastAsia="ja-JP"/>
              </w:rPr>
            </w:pPr>
          </w:p>
        </w:tc>
        <w:tc>
          <w:tcPr>
            <w:tcW w:w="1512" w:type="dxa"/>
          </w:tcPr>
          <w:p w14:paraId="13C036A7" w14:textId="77777777" w:rsidR="00EC371B" w:rsidRDefault="00EC371B" w:rsidP="00770E88">
            <w:pPr>
              <w:pStyle w:val="TAL"/>
              <w:rPr>
                <w:ins w:id="321" w:author="Lenovo" w:date="2021-10-18T14:06:00Z"/>
              </w:rPr>
            </w:pPr>
            <w:ins w:id="322" w:author="Lenovo" w:date="2021-10-18T14:06:00Z">
              <w:r w:rsidRPr="001D2E49">
                <w:t>Transport Layer Address</w:t>
              </w:r>
            </w:ins>
          </w:p>
          <w:p w14:paraId="4FFD5C90" w14:textId="77777777" w:rsidR="00EC371B" w:rsidRPr="00FD71AD" w:rsidRDefault="00EC371B" w:rsidP="00770E88">
            <w:pPr>
              <w:pStyle w:val="TAL"/>
              <w:rPr>
                <w:ins w:id="323" w:author="Lenovo" w:date="2021-10-18T14:06:00Z"/>
                <w:rFonts w:eastAsia="宋体" w:cs="Arial"/>
                <w:szCs w:val="18"/>
                <w:lang w:val="en-US" w:eastAsia="ja-JP"/>
              </w:rPr>
            </w:pPr>
            <w:ins w:id="324" w:author="Lenovo" w:date="2021-10-18T14:06:00Z">
              <w:r>
                <w:t>9.3.2.4</w:t>
              </w:r>
            </w:ins>
          </w:p>
        </w:tc>
        <w:tc>
          <w:tcPr>
            <w:tcW w:w="1728" w:type="dxa"/>
          </w:tcPr>
          <w:p w14:paraId="45D4ED7C" w14:textId="77777777" w:rsidR="00EC371B" w:rsidRPr="00FD71AD" w:rsidRDefault="00EC371B" w:rsidP="00770E88">
            <w:pPr>
              <w:pStyle w:val="TAL"/>
              <w:rPr>
                <w:ins w:id="325" w:author="Lenovo" w:date="2021-10-18T14:06:00Z"/>
                <w:lang w:eastAsia="ja-JP"/>
              </w:rPr>
            </w:pPr>
          </w:p>
        </w:tc>
        <w:tc>
          <w:tcPr>
            <w:tcW w:w="1080" w:type="dxa"/>
          </w:tcPr>
          <w:p w14:paraId="14A77A7A" w14:textId="77777777" w:rsidR="00EC371B" w:rsidRDefault="00EC371B" w:rsidP="00770E88">
            <w:pPr>
              <w:pStyle w:val="TAC"/>
              <w:rPr>
                <w:ins w:id="326" w:author="Lenovo" w:date="2021-10-18T14:06:00Z"/>
                <w:rFonts w:eastAsia="宋体"/>
                <w:szCs w:val="18"/>
                <w:lang w:val="en-US" w:eastAsia="zh-CN"/>
              </w:rPr>
            </w:pPr>
          </w:p>
        </w:tc>
        <w:tc>
          <w:tcPr>
            <w:tcW w:w="1080" w:type="dxa"/>
          </w:tcPr>
          <w:p w14:paraId="78125848" w14:textId="77777777" w:rsidR="00EC371B" w:rsidRDefault="00EC371B" w:rsidP="00770E88">
            <w:pPr>
              <w:pStyle w:val="TAC"/>
              <w:rPr>
                <w:ins w:id="327" w:author="Lenovo" w:date="2021-10-18T14:06:00Z"/>
                <w:rFonts w:eastAsia="宋体"/>
                <w:szCs w:val="18"/>
                <w:lang w:val="en-US" w:eastAsia="zh-CN"/>
              </w:rPr>
            </w:pPr>
          </w:p>
        </w:tc>
      </w:tr>
      <w:tr w:rsidR="00EC371B" w:rsidRPr="00FD71AD" w14:paraId="30770B6A" w14:textId="77777777" w:rsidTr="00770E88">
        <w:trPr>
          <w:ins w:id="328" w:author="Lenovo" w:date="2021-10-18T14:06:00Z"/>
        </w:trPr>
        <w:tc>
          <w:tcPr>
            <w:tcW w:w="2268" w:type="dxa"/>
          </w:tcPr>
          <w:p w14:paraId="755926E3" w14:textId="77777777" w:rsidR="00EC371B" w:rsidRPr="00481B11" w:rsidRDefault="00EC371B" w:rsidP="00770E88">
            <w:pPr>
              <w:pStyle w:val="TAL"/>
              <w:ind w:leftChars="100" w:left="200"/>
              <w:rPr>
                <w:ins w:id="329" w:author="Lenovo" w:date="2021-10-18T14:06:00Z"/>
                <w:b/>
                <w:lang w:eastAsia="ja-JP"/>
              </w:rPr>
            </w:pPr>
            <w:ins w:id="330" w:author="Lenovo" w:date="2021-10-18T14:06:00Z">
              <w:r>
                <w:rPr>
                  <w:rFonts w:eastAsiaTheme="minorEastAsia"/>
                  <w:lang w:eastAsia="zh-CN"/>
                </w:rPr>
                <w:t>&gt;</w:t>
              </w:r>
              <w:r>
                <w:rPr>
                  <w:rFonts w:eastAsiaTheme="minorEastAsia" w:hint="eastAsia"/>
                  <w:lang w:eastAsia="zh-CN"/>
                </w:rPr>
                <w:t>G</w:t>
              </w:r>
              <w:r>
                <w:rPr>
                  <w:rFonts w:eastAsiaTheme="minorEastAsia"/>
                  <w:lang w:eastAsia="zh-CN"/>
                </w:rPr>
                <w:t>TP DL TEID</w:t>
              </w:r>
            </w:ins>
          </w:p>
        </w:tc>
        <w:tc>
          <w:tcPr>
            <w:tcW w:w="1021" w:type="dxa"/>
          </w:tcPr>
          <w:p w14:paraId="7835BCC9" w14:textId="77777777" w:rsidR="00EC371B" w:rsidRDefault="00EC371B" w:rsidP="00770E88">
            <w:pPr>
              <w:pStyle w:val="TAL"/>
              <w:rPr>
                <w:ins w:id="331" w:author="Lenovo" w:date="2021-10-18T14:06:00Z"/>
                <w:rFonts w:eastAsia="宋体"/>
                <w:szCs w:val="18"/>
                <w:lang w:val="en-US" w:eastAsia="zh-CN"/>
              </w:rPr>
            </w:pPr>
            <w:ins w:id="332" w:author="Lenovo" w:date="2021-10-18T14:06:00Z">
              <w:r>
                <w:rPr>
                  <w:rFonts w:eastAsiaTheme="minorEastAsia" w:hint="eastAsia"/>
                  <w:lang w:eastAsia="zh-CN"/>
                </w:rPr>
                <w:t>M</w:t>
              </w:r>
            </w:ins>
          </w:p>
        </w:tc>
        <w:tc>
          <w:tcPr>
            <w:tcW w:w="1031" w:type="dxa"/>
          </w:tcPr>
          <w:p w14:paraId="409861A2" w14:textId="77777777" w:rsidR="00EC371B" w:rsidRPr="00FD71AD" w:rsidRDefault="00EC371B" w:rsidP="00770E88">
            <w:pPr>
              <w:pStyle w:val="TAL"/>
              <w:rPr>
                <w:ins w:id="333" w:author="Lenovo" w:date="2021-10-18T14:06:00Z"/>
                <w:lang w:eastAsia="ja-JP"/>
              </w:rPr>
            </w:pPr>
          </w:p>
        </w:tc>
        <w:tc>
          <w:tcPr>
            <w:tcW w:w="1512" w:type="dxa"/>
          </w:tcPr>
          <w:p w14:paraId="30E64C02" w14:textId="77777777" w:rsidR="00EC371B" w:rsidRDefault="00EC371B" w:rsidP="00770E88">
            <w:pPr>
              <w:pStyle w:val="TAL"/>
              <w:rPr>
                <w:ins w:id="334" w:author="Lenovo" w:date="2021-10-18T14:06:00Z"/>
              </w:rPr>
            </w:pPr>
            <w:ins w:id="335" w:author="Lenovo" w:date="2021-10-18T14:06:00Z">
              <w:r w:rsidRPr="001D2E49">
                <w:t>GTP-TEID</w:t>
              </w:r>
            </w:ins>
          </w:p>
          <w:p w14:paraId="0DFEBF7F" w14:textId="77777777" w:rsidR="00EC371B" w:rsidRPr="00FD71AD" w:rsidRDefault="00EC371B" w:rsidP="00770E88">
            <w:pPr>
              <w:pStyle w:val="TAL"/>
              <w:rPr>
                <w:ins w:id="336" w:author="Lenovo" w:date="2021-10-18T14:06:00Z"/>
                <w:rFonts w:eastAsia="宋体" w:cs="Arial"/>
                <w:szCs w:val="18"/>
                <w:lang w:val="en-US" w:eastAsia="ja-JP"/>
              </w:rPr>
            </w:pPr>
            <w:ins w:id="337" w:author="Lenovo" w:date="2021-10-18T14:06:00Z">
              <w:r>
                <w:t>9.3.2.3</w:t>
              </w:r>
            </w:ins>
          </w:p>
        </w:tc>
        <w:tc>
          <w:tcPr>
            <w:tcW w:w="1728" w:type="dxa"/>
          </w:tcPr>
          <w:p w14:paraId="01052BA7" w14:textId="77777777" w:rsidR="00EC371B" w:rsidRPr="00FD71AD" w:rsidRDefault="00EC371B" w:rsidP="00770E88">
            <w:pPr>
              <w:pStyle w:val="TAL"/>
              <w:rPr>
                <w:ins w:id="338" w:author="Lenovo" w:date="2021-10-18T14:06:00Z"/>
                <w:lang w:eastAsia="ja-JP"/>
              </w:rPr>
            </w:pPr>
          </w:p>
        </w:tc>
        <w:tc>
          <w:tcPr>
            <w:tcW w:w="1080" w:type="dxa"/>
          </w:tcPr>
          <w:p w14:paraId="3E686834" w14:textId="77777777" w:rsidR="00EC371B" w:rsidRDefault="00EC371B" w:rsidP="00770E88">
            <w:pPr>
              <w:pStyle w:val="TAC"/>
              <w:rPr>
                <w:ins w:id="339" w:author="Lenovo" w:date="2021-10-18T14:06:00Z"/>
                <w:rFonts w:eastAsia="宋体"/>
                <w:szCs w:val="18"/>
                <w:lang w:val="en-US" w:eastAsia="zh-CN"/>
              </w:rPr>
            </w:pPr>
          </w:p>
        </w:tc>
        <w:tc>
          <w:tcPr>
            <w:tcW w:w="1080" w:type="dxa"/>
          </w:tcPr>
          <w:p w14:paraId="4672781F" w14:textId="77777777" w:rsidR="00EC371B" w:rsidRDefault="00EC371B" w:rsidP="00770E88">
            <w:pPr>
              <w:pStyle w:val="TAC"/>
              <w:rPr>
                <w:ins w:id="340" w:author="Lenovo" w:date="2021-10-18T14:06:00Z"/>
                <w:rFonts w:eastAsia="宋体"/>
                <w:szCs w:val="18"/>
                <w:lang w:val="en-US" w:eastAsia="zh-CN"/>
              </w:rPr>
            </w:pPr>
          </w:p>
        </w:tc>
      </w:tr>
    </w:tbl>
    <w:p w14:paraId="61FDA64A" w14:textId="77777777" w:rsidR="00EC371B" w:rsidRDefault="00EC371B" w:rsidP="00EC371B">
      <w:pPr>
        <w:rPr>
          <w:ins w:id="341" w:author="Lenovo" w:date="2021-10-18T14:06:00Z"/>
          <w:rFonts w:eastAsia="宋体"/>
          <w:lang w:val="en-US" w:eastAsia="zh-CN"/>
        </w:rPr>
      </w:pPr>
    </w:p>
    <w:p w14:paraId="5AE15B58" w14:textId="77777777" w:rsidR="00EC371B" w:rsidRPr="00FD71AD" w:rsidRDefault="00EC371B" w:rsidP="00EC371B">
      <w:pPr>
        <w:pStyle w:val="4"/>
        <w:rPr>
          <w:ins w:id="342" w:author="Lenovo" w:date="2021-10-18T14:06:00Z"/>
        </w:rPr>
      </w:pPr>
      <w:ins w:id="343" w:author="Lenovo" w:date="2021-10-18T14:06:00Z">
        <w:r>
          <w:t>9.</w:t>
        </w:r>
        <w:proofErr w:type="gramStart"/>
        <w:r>
          <w:t>2.x</w:t>
        </w:r>
        <w:r w:rsidRPr="00FD71AD">
          <w:t>.</w:t>
        </w:r>
        <w:proofErr w:type="gramEnd"/>
        <w:r w:rsidRPr="00FD71AD">
          <w:t>1</w:t>
        </w:r>
        <w:r>
          <w:t>c</w:t>
        </w:r>
        <w:r w:rsidRPr="00FD71AD">
          <w:tab/>
        </w:r>
        <w:r>
          <w:t>MULTICAST DISTRIBUTION SETUP FAILURE</w:t>
        </w:r>
      </w:ins>
    </w:p>
    <w:p w14:paraId="127A1F7B" w14:textId="77777777" w:rsidR="00EC371B" w:rsidRPr="00FD71AD" w:rsidRDefault="00EC371B" w:rsidP="00EC371B">
      <w:pPr>
        <w:rPr>
          <w:ins w:id="344" w:author="Lenovo" w:date="2021-10-18T14:06:00Z"/>
        </w:rPr>
      </w:pPr>
      <w:ins w:id="345" w:author="Lenovo" w:date="2021-10-18T14:06:00Z">
        <w:r w:rsidRPr="00FD71AD">
          <w:t>This message is sent by the gNB-CU-</w:t>
        </w:r>
        <w:r>
          <w:t>C</w:t>
        </w:r>
        <w:r w:rsidRPr="00FD71AD">
          <w:t xml:space="preserve">P to </w:t>
        </w:r>
        <w:r>
          <w:t>indicate</w:t>
        </w:r>
        <w:r w:rsidRPr="00FD71AD">
          <w:t xml:space="preserve"> </w:t>
        </w:r>
        <w:r>
          <w:t xml:space="preserve">the setup of the NG-U transport for </w:t>
        </w:r>
        <w:proofErr w:type="gramStart"/>
        <w:r>
          <w:t>a</w:t>
        </w:r>
        <w:proofErr w:type="gramEnd"/>
        <w:r>
          <w:t xml:space="preserve"> MBS Session was failed</w:t>
        </w:r>
        <w:r w:rsidRPr="00FD71AD">
          <w:t>.</w:t>
        </w:r>
      </w:ins>
    </w:p>
    <w:p w14:paraId="7216635C" w14:textId="77777777" w:rsidR="00EC371B" w:rsidRPr="00405AE6" w:rsidRDefault="00EC371B" w:rsidP="00EC371B">
      <w:pPr>
        <w:rPr>
          <w:ins w:id="346" w:author="Lenovo" w:date="2021-10-18T14:06:00Z"/>
        </w:rPr>
      </w:pPr>
      <w:ins w:id="347" w:author="Lenovo" w:date="2021-10-18T14:06:00Z">
        <w:r w:rsidRPr="00FD71AD">
          <w:t>Direction: 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71B" w:rsidRPr="00FD71AD" w14:paraId="632FF05E" w14:textId="77777777" w:rsidTr="00770E88">
        <w:trPr>
          <w:ins w:id="348" w:author="Lenovo" w:date="2021-10-18T14:06:00Z"/>
        </w:trPr>
        <w:tc>
          <w:tcPr>
            <w:tcW w:w="2268" w:type="dxa"/>
          </w:tcPr>
          <w:p w14:paraId="5FEEAAAB" w14:textId="77777777" w:rsidR="00EC371B" w:rsidRPr="00FD71AD" w:rsidRDefault="00EC371B" w:rsidP="00770E88">
            <w:pPr>
              <w:pStyle w:val="TAH"/>
              <w:rPr>
                <w:ins w:id="349" w:author="Lenovo" w:date="2021-10-18T14:06:00Z"/>
                <w:lang w:eastAsia="ja-JP"/>
              </w:rPr>
            </w:pPr>
            <w:ins w:id="350" w:author="Lenovo" w:date="2021-10-18T14:06:00Z">
              <w:r w:rsidRPr="00FD71AD">
                <w:rPr>
                  <w:lang w:eastAsia="ja-JP"/>
                </w:rPr>
                <w:lastRenderedPageBreak/>
                <w:t>IE/Group Name</w:t>
              </w:r>
            </w:ins>
          </w:p>
        </w:tc>
        <w:tc>
          <w:tcPr>
            <w:tcW w:w="1021" w:type="dxa"/>
          </w:tcPr>
          <w:p w14:paraId="621651D6" w14:textId="77777777" w:rsidR="00EC371B" w:rsidRPr="00FD71AD" w:rsidRDefault="00EC371B" w:rsidP="00770E88">
            <w:pPr>
              <w:pStyle w:val="TAH"/>
              <w:rPr>
                <w:ins w:id="351" w:author="Lenovo" w:date="2021-10-18T14:06:00Z"/>
                <w:lang w:eastAsia="ja-JP"/>
              </w:rPr>
            </w:pPr>
            <w:ins w:id="352" w:author="Lenovo" w:date="2021-10-18T14:06:00Z">
              <w:r w:rsidRPr="00FD71AD">
                <w:rPr>
                  <w:lang w:eastAsia="ja-JP"/>
                </w:rPr>
                <w:t>Presence</w:t>
              </w:r>
            </w:ins>
          </w:p>
        </w:tc>
        <w:tc>
          <w:tcPr>
            <w:tcW w:w="1031" w:type="dxa"/>
          </w:tcPr>
          <w:p w14:paraId="0D4E7847" w14:textId="77777777" w:rsidR="00EC371B" w:rsidRPr="00FD71AD" w:rsidRDefault="00EC371B" w:rsidP="00770E88">
            <w:pPr>
              <w:pStyle w:val="TAH"/>
              <w:rPr>
                <w:ins w:id="353" w:author="Lenovo" w:date="2021-10-18T14:06:00Z"/>
                <w:lang w:eastAsia="ja-JP"/>
              </w:rPr>
            </w:pPr>
            <w:ins w:id="354" w:author="Lenovo" w:date="2021-10-18T14:06:00Z">
              <w:r w:rsidRPr="00FD71AD">
                <w:rPr>
                  <w:lang w:eastAsia="ja-JP"/>
                </w:rPr>
                <w:t>Range</w:t>
              </w:r>
            </w:ins>
          </w:p>
        </w:tc>
        <w:tc>
          <w:tcPr>
            <w:tcW w:w="1512" w:type="dxa"/>
          </w:tcPr>
          <w:p w14:paraId="16690719" w14:textId="77777777" w:rsidR="00EC371B" w:rsidRPr="00FD71AD" w:rsidRDefault="00EC371B" w:rsidP="00770E88">
            <w:pPr>
              <w:pStyle w:val="TAH"/>
              <w:rPr>
                <w:ins w:id="355" w:author="Lenovo" w:date="2021-10-18T14:06:00Z"/>
                <w:lang w:eastAsia="ja-JP"/>
              </w:rPr>
            </w:pPr>
            <w:ins w:id="356" w:author="Lenovo" w:date="2021-10-18T14:06:00Z">
              <w:r w:rsidRPr="00FD71AD">
                <w:rPr>
                  <w:lang w:eastAsia="ja-JP"/>
                </w:rPr>
                <w:t>IE type and reference</w:t>
              </w:r>
            </w:ins>
          </w:p>
        </w:tc>
        <w:tc>
          <w:tcPr>
            <w:tcW w:w="1728" w:type="dxa"/>
          </w:tcPr>
          <w:p w14:paraId="5642129D" w14:textId="77777777" w:rsidR="00EC371B" w:rsidRPr="00FD71AD" w:rsidRDefault="00EC371B" w:rsidP="00770E88">
            <w:pPr>
              <w:pStyle w:val="TAH"/>
              <w:rPr>
                <w:ins w:id="357" w:author="Lenovo" w:date="2021-10-18T14:06:00Z"/>
                <w:lang w:eastAsia="ja-JP"/>
              </w:rPr>
            </w:pPr>
            <w:ins w:id="358" w:author="Lenovo" w:date="2021-10-18T14:06:00Z">
              <w:r w:rsidRPr="00FD71AD">
                <w:rPr>
                  <w:lang w:eastAsia="ja-JP"/>
                </w:rPr>
                <w:t>Semantics description</w:t>
              </w:r>
            </w:ins>
          </w:p>
        </w:tc>
        <w:tc>
          <w:tcPr>
            <w:tcW w:w="1080" w:type="dxa"/>
          </w:tcPr>
          <w:p w14:paraId="3FD0E448" w14:textId="77777777" w:rsidR="00EC371B" w:rsidRPr="00FD71AD" w:rsidRDefault="00EC371B" w:rsidP="00770E88">
            <w:pPr>
              <w:pStyle w:val="TAH"/>
              <w:rPr>
                <w:ins w:id="359" w:author="Lenovo" w:date="2021-10-18T14:06:00Z"/>
                <w:lang w:eastAsia="ja-JP"/>
              </w:rPr>
            </w:pPr>
            <w:ins w:id="360" w:author="Lenovo" w:date="2021-10-18T14:06:00Z">
              <w:r w:rsidRPr="00FD71AD">
                <w:rPr>
                  <w:lang w:eastAsia="ja-JP"/>
                </w:rPr>
                <w:t>Criticality</w:t>
              </w:r>
            </w:ins>
          </w:p>
        </w:tc>
        <w:tc>
          <w:tcPr>
            <w:tcW w:w="1080" w:type="dxa"/>
          </w:tcPr>
          <w:p w14:paraId="4BD2706D" w14:textId="77777777" w:rsidR="00EC371B" w:rsidRPr="00FD71AD" w:rsidRDefault="00EC371B" w:rsidP="00770E88">
            <w:pPr>
              <w:pStyle w:val="TAH"/>
              <w:rPr>
                <w:ins w:id="361" w:author="Lenovo" w:date="2021-10-18T14:06:00Z"/>
                <w:lang w:eastAsia="ja-JP"/>
              </w:rPr>
            </w:pPr>
            <w:ins w:id="362" w:author="Lenovo" w:date="2021-10-18T14:06:00Z">
              <w:r w:rsidRPr="00FD71AD">
                <w:rPr>
                  <w:lang w:eastAsia="ja-JP"/>
                </w:rPr>
                <w:t>Assigned Criticality</w:t>
              </w:r>
            </w:ins>
          </w:p>
        </w:tc>
      </w:tr>
      <w:tr w:rsidR="00EC371B" w:rsidRPr="00FD71AD" w14:paraId="76EBF85F" w14:textId="77777777" w:rsidTr="00770E88">
        <w:trPr>
          <w:ins w:id="363" w:author="Lenovo" w:date="2021-10-18T14:06:00Z"/>
        </w:trPr>
        <w:tc>
          <w:tcPr>
            <w:tcW w:w="2268" w:type="dxa"/>
          </w:tcPr>
          <w:p w14:paraId="41254022" w14:textId="77777777" w:rsidR="00EC371B" w:rsidRPr="00FD71AD" w:rsidRDefault="00EC371B" w:rsidP="00770E88">
            <w:pPr>
              <w:pStyle w:val="TAL"/>
              <w:rPr>
                <w:ins w:id="364" w:author="Lenovo" w:date="2021-10-18T14:06:00Z"/>
                <w:lang w:eastAsia="ja-JP"/>
              </w:rPr>
            </w:pPr>
            <w:ins w:id="365" w:author="Lenovo" w:date="2021-10-18T14:06:00Z">
              <w:r w:rsidRPr="00FD71AD">
                <w:rPr>
                  <w:lang w:eastAsia="ja-JP"/>
                </w:rPr>
                <w:t>Message Type</w:t>
              </w:r>
            </w:ins>
          </w:p>
        </w:tc>
        <w:tc>
          <w:tcPr>
            <w:tcW w:w="1021" w:type="dxa"/>
          </w:tcPr>
          <w:p w14:paraId="4D1A271A" w14:textId="77777777" w:rsidR="00EC371B" w:rsidRPr="00FD71AD" w:rsidRDefault="00EC371B" w:rsidP="00770E88">
            <w:pPr>
              <w:pStyle w:val="TAL"/>
              <w:rPr>
                <w:ins w:id="366" w:author="Lenovo" w:date="2021-10-18T14:06:00Z"/>
                <w:lang w:eastAsia="ja-JP"/>
              </w:rPr>
            </w:pPr>
            <w:ins w:id="367" w:author="Lenovo" w:date="2021-10-18T14:06:00Z">
              <w:r w:rsidRPr="00FD71AD">
                <w:rPr>
                  <w:lang w:eastAsia="ja-JP"/>
                </w:rPr>
                <w:t>M</w:t>
              </w:r>
            </w:ins>
          </w:p>
        </w:tc>
        <w:tc>
          <w:tcPr>
            <w:tcW w:w="1031" w:type="dxa"/>
          </w:tcPr>
          <w:p w14:paraId="7F5AE69C" w14:textId="77777777" w:rsidR="00EC371B" w:rsidRPr="00FD71AD" w:rsidRDefault="00EC371B" w:rsidP="00770E88">
            <w:pPr>
              <w:pStyle w:val="TAL"/>
              <w:rPr>
                <w:ins w:id="368" w:author="Lenovo" w:date="2021-10-18T14:06:00Z"/>
                <w:lang w:eastAsia="ja-JP"/>
              </w:rPr>
            </w:pPr>
          </w:p>
        </w:tc>
        <w:tc>
          <w:tcPr>
            <w:tcW w:w="1512" w:type="dxa"/>
          </w:tcPr>
          <w:p w14:paraId="5D4DEA87" w14:textId="77777777" w:rsidR="00EC371B" w:rsidRPr="00FD71AD" w:rsidRDefault="00EC371B" w:rsidP="00770E88">
            <w:pPr>
              <w:pStyle w:val="TAL"/>
              <w:rPr>
                <w:ins w:id="369" w:author="Lenovo" w:date="2021-10-18T14:06:00Z"/>
                <w:lang w:eastAsia="ja-JP"/>
              </w:rPr>
            </w:pPr>
            <w:ins w:id="370" w:author="Lenovo" w:date="2021-10-18T14:06:00Z">
              <w:r w:rsidRPr="00FD71AD">
                <w:rPr>
                  <w:lang w:eastAsia="ja-JP"/>
                </w:rPr>
                <w:t>9.3.1.1</w:t>
              </w:r>
            </w:ins>
          </w:p>
        </w:tc>
        <w:tc>
          <w:tcPr>
            <w:tcW w:w="1728" w:type="dxa"/>
          </w:tcPr>
          <w:p w14:paraId="112B20A0" w14:textId="77777777" w:rsidR="00EC371B" w:rsidRPr="00FD71AD" w:rsidRDefault="00EC371B" w:rsidP="00770E88">
            <w:pPr>
              <w:pStyle w:val="TAL"/>
              <w:rPr>
                <w:ins w:id="371" w:author="Lenovo" w:date="2021-10-18T14:06:00Z"/>
                <w:lang w:eastAsia="ja-JP"/>
              </w:rPr>
            </w:pPr>
          </w:p>
        </w:tc>
        <w:tc>
          <w:tcPr>
            <w:tcW w:w="1080" w:type="dxa"/>
          </w:tcPr>
          <w:p w14:paraId="3E8F5CF6" w14:textId="77777777" w:rsidR="00EC371B" w:rsidRPr="00FD71AD" w:rsidRDefault="00EC371B" w:rsidP="00770E88">
            <w:pPr>
              <w:pStyle w:val="TAC"/>
              <w:rPr>
                <w:ins w:id="372" w:author="Lenovo" w:date="2021-10-18T14:06:00Z"/>
                <w:lang w:eastAsia="ja-JP"/>
              </w:rPr>
            </w:pPr>
            <w:ins w:id="373" w:author="Lenovo" w:date="2021-10-18T14:06:00Z">
              <w:r w:rsidRPr="00FD71AD">
                <w:rPr>
                  <w:lang w:eastAsia="ja-JP"/>
                </w:rPr>
                <w:t>YES</w:t>
              </w:r>
            </w:ins>
          </w:p>
        </w:tc>
        <w:tc>
          <w:tcPr>
            <w:tcW w:w="1080" w:type="dxa"/>
          </w:tcPr>
          <w:p w14:paraId="1CEE241C" w14:textId="77777777" w:rsidR="00EC371B" w:rsidRPr="00FD71AD" w:rsidRDefault="00EC371B" w:rsidP="00770E88">
            <w:pPr>
              <w:pStyle w:val="TAC"/>
              <w:rPr>
                <w:ins w:id="374" w:author="Lenovo" w:date="2021-10-18T14:06:00Z"/>
                <w:lang w:eastAsia="ja-JP"/>
              </w:rPr>
            </w:pPr>
            <w:ins w:id="375" w:author="Lenovo" w:date="2021-10-18T14:06:00Z">
              <w:r w:rsidRPr="00FD71AD">
                <w:rPr>
                  <w:rFonts w:eastAsia="宋体"/>
                  <w:szCs w:val="18"/>
                  <w:lang w:val="en-US" w:eastAsia="ja-JP"/>
                </w:rPr>
                <w:t>reject</w:t>
              </w:r>
            </w:ins>
          </w:p>
        </w:tc>
      </w:tr>
      <w:tr w:rsidR="00EC371B" w:rsidRPr="00FD71AD" w14:paraId="14B6536B" w14:textId="77777777" w:rsidTr="00770E88">
        <w:trPr>
          <w:ins w:id="376" w:author="Lenovo" w:date="2021-10-18T14:06:00Z"/>
        </w:trPr>
        <w:tc>
          <w:tcPr>
            <w:tcW w:w="2268" w:type="dxa"/>
          </w:tcPr>
          <w:p w14:paraId="55A4492D" w14:textId="77777777" w:rsidR="00EC371B" w:rsidRPr="00FD71AD" w:rsidRDefault="00EC371B" w:rsidP="00770E88">
            <w:pPr>
              <w:pStyle w:val="TAL"/>
              <w:rPr>
                <w:ins w:id="377" w:author="Lenovo" w:date="2021-10-18T14:06:00Z"/>
                <w:rFonts w:eastAsia="MS Mincho"/>
                <w:lang w:eastAsia="ja-JP"/>
              </w:rPr>
            </w:pPr>
            <w:ins w:id="378" w:author="Lenovo" w:date="2021-10-18T14:06:00Z">
              <w:r w:rsidRPr="00FD71AD">
                <w:rPr>
                  <w:rFonts w:eastAsia="宋体"/>
                  <w:szCs w:val="18"/>
                  <w:lang w:val="en-US" w:eastAsia="ja-JP"/>
                </w:rPr>
                <w:t>Transaction ID</w:t>
              </w:r>
            </w:ins>
          </w:p>
        </w:tc>
        <w:tc>
          <w:tcPr>
            <w:tcW w:w="1021" w:type="dxa"/>
          </w:tcPr>
          <w:p w14:paraId="1A981625" w14:textId="77777777" w:rsidR="00EC371B" w:rsidRPr="00FD71AD" w:rsidRDefault="00EC371B" w:rsidP="00770E88">
            <w:pPr>
              <w:pStyle w:val="TAL"/>
              <w:rPr>
                <w:ins w:id="379" w:author="Lenovo" w:date="2021-10-18T14:06:00Z"/>
                <w:rFonts w:eastAsia="MS Mincho"/>
                <w:lang w:eastAsia="ja-JP"/>
              </w:rPr>
            </w:pPr>
            <w:ins w:id="380" w:author="Lenovo" w:date="2021-10-18T14:06:00Z">
              <w:r w:rsidRPr="00FD71AD">
                <w:rPr>
                  <w:rFonts w:eastAsia="宋体"/>
                  <w:szCs w:val="18"/>
                  <w:lang w:val="en-US" w:eastAsia="ja-JP"/>
                </w:rPr>
                <w:t>M</w:t>
              </w:r>
            </w:ins>
          </w:p>
        </w:tc>
        <w:tc>
          <w:tcPr>
            <w:tcW w:w="1031" w:type="dxa"/>
          </w:tcPr>
          <w:p w14:paraId="57965844" w14:textId="77777777" w:rsidR="00EC371B" w:rsidRPr="00FD71AD" w:rsidRDefault="00EC371B" w:rsidP="00770E88">
            <w:pPr>
              <w:pStyle w:val="TAL"/>
              <w:rPr>
                <w:ins w:id="381" w:author="Lenovo" w:date="2021-10-18T14:06:00Z"/>
                <w:lang w:eastAsia="ja-JP"/>
              </w:rPr>
            </w:pPr>
          </w:p>
        </w:tc>
        <w:tc>
          <w:tcPr>
            <w:tcW w:w="1512" w:type="dxa"/>
          </w:tcPr>
          <w:p w14:paraId="3DC505D7" w14:textId="77777777" w:rsidR="00EC371B" w:rsidRPr="00FD71AD" w:rsidRDefault="00EC371B" w:rsidP="00770E88">
            <w:pPr>
              <w:pStyle w:val="TAL"/>
              <w:rPr>
                <w:ins w:id="382" w:author="Lenovo" w:date="2021-10-18T14:06:00Z"/>
                <w:lang w:eastAsia="ja-JP"/>
              </w:rPr>
            </w:pPr>
            <w:ins w:id="383" w:author="Lenovo" w:date="2021-10-18T14:06:00Z">
              <w:r w:rsidRPr="00FD71AD">
                <w:rPr>
                  <w:rFonts w:eastAsia="宋体"/>
                  <w:szCs w:val="18"/>
                  <w:lang w:val="en-US" w:eastAsia="ja-JP"/>
                </w:rPr>
                <w:t>9.3.1.53</w:t>
              </w:r>
            </w:ins>
          </w:p>
        </w:tc>
        <w:tc>
          <w:tcPr>
            <w:tcW w:w="1728" w:type="dxa"/>
          </w:tcPr>
          <w:p w14:paraId="4A7DDA7A" w14:textId="77777777" w:rsidR="00EC371B" w:rsidRPr="00FD71AD" w:rsidRDefault="00EC371B" w:rsidP="00770E88">
            <w:pPr>
              <w:pStyle w:val="TAL"/>
              <w:rPr>
                <w:ins w:id="384" w:author="Lenovo" w:date="2021-10-18T14:06:00Z"/>
                <w:lang w:eastAsia="ja-JP"/>
              </w:rPr>
            </w:pPr>
          </w:p>
        </w:tc>
        <w:tc>
          <w:tcPr>
            <w:tcW w:w="1080" w:type="dxa"/>
          </w:tcPr>
          <w:p w14:paraId="59335E33" w14:textId="77777777" w:rsidR="00EC371B" w:rsidRPr="00FD71AD" w:rsidRDefault="00EC371B" w:rsidP="00770E88">
            <w:pPr>
              <w:pStyle w:val="TAC"/>
              <w:rPr>
                <w:ins w:id="385" w:author="Lenovo" w:date="2021-10-18T14:06:00Z"/>
                <w:rFonts w:eastAsia="MS Mincho"/>
                <w:lang w:eastAsia="ja-JP"/>
              </w:rPr>
            </w:pPr>
            <w:ins w:id="386" w:author="Lenovo" w:date="2021-10-18T14:06:00Z">
              <w:r w:rsidRPr="00FD71AD">
                <w:rPr>
                  <w:rFonts w:eastAsia="宋体"/>
                  <w:szCs w:val="18"/>
                  <w:lang w:val="en-US" w:eastAsia="ja-JP"/>
                </w:rPr>
                <w:t>YES</w:t>
              </w:r>
            </w:ins>
          </w:p>
        </w:tc>
        <w:tc>
          <w:tcPr>
            <w:tcW w:w="1080" w:type="dxa"/>
          </w:tcPr>
          <w:p w14:paraId="22B1A93D" w14:textId="77777777" w:rsidR="00EC371B" w:rsidRPr="00FD71AD" w:rsidRDefault="00EC371B" w:rsidP="00770E88">
            <w:pPr>
              <w:pStyle w:val="TAC"/>
              <w:rPr>
                <w:ins w:id="387" w:author="Lenovo" w:date="2021-10-18T14:06:00Z"/>
                <w:lang w:eastAsia="ja-JP"/>
              </w:rPr>
            </w:pPr>
            <w:ins w:id="388" w:author="Lenovo" w:date="2021-10-18T14:06:00Z">
              <w:r w:rsidRPr="00FD71AD">
                <w:rPr>
                  <w:rFonts w:eastAsia="宋体"/>
                  <w:szCs w:val="18"/>
                  <w:lang w:val="en-US" w:eastAsia="ja-JP"/>
                </w:rPr>
                <w:t>reject</w:t>
              </w:r>
            </w:ins>
          </w:p>
        </w:tc>
      </w:tr>
      <w:tr w:rsidR="00EC371B" w:rsidRPr="00FD71AD" w14:paraId="77CF3158" w14:textId="77777777" w:rsidTr="00770E88">
        <w:trPr>
          <w:ins w:id="389" w:author="Lenovo" w:date="2021-10-18T14:06:00Z"/>
        </w:trPr>
        <w:tc>
          <w:tcPr>
            <w:tcW w:w="2268" w:type="dxa"/>
          </w:tcPr>
          <w:p w14:paraId="31AAE393" w14:textId="77777777" w:rsidR="00EC371B" w:rsidRPr="00FD71AD" w:rsidRDefault="00EC371B" w:rsidP="00770E88">
            <w:pPr>
              <w:pStyle w:val="TAL"/>
              <w:rPr>
                <w:ins w:id="390" w:author="Lenovo" w:date="2021-10-18T14:06:00Z"/>
                <w:rFonts w:eastAsia="宋体"/>
                <w:szCs w:val="18"/>
                <w:lang w:val="en-US" w:eastAsia="zh-CN"/>
              </w:rPr>
            </w:pPr>
            <w:ins w:id="391" w:author="Lenovo" w:date="2021-10-18T14:06:00Z">
              <w:r>
                <w:rPr>
                  <w:rFonts w:eastAsia="宋体" w:hint="eastAsia"/>
                  <w:szCs w:val="18"/>
                  <w:lang w:val="en-US" w:eastAsia="zh-CN"/>
                </w:rPr>
                <w:t>M</w:t>
              </w:r>
              <w:r>
                <w:rPr>
                  <w:rFonts w:eastAsia="宋体"/>
                  <w:szCs w:val="18"/>
                  <w:lang w:val="en-US" w:eastAsia="zh-CN"/>
                </w:rPr>
                <w:t>BS Session ID</w:t>
              </w:r>
            </w:ins>
          </w:p>
        </w:tc>
        <w:tc>
          <w:tcPr>
            <w:tcW w:w="1021" w:type="dxa"/>
          </w:tcPr>
          <w:p w14:paraId="03E93E9F" w14:textId="77777777" w:rsidR="00EC371B" w:rsidRPr="00FD71AD" w:rsidRDefault="00EC371B" w:rsidP="00770E88">
            <w:pPr>
              <w:pStyle w:val="TAL"/>
              <w:rPr>
                <w:ins w:id="392" w:author="Lenovo" w:date="2021-10-18T14:06:00Z"/>
                <w:rFonts w:eastAsia="宋体"/>
                <w:szCs w:val="18"/>
                <w:lang w:val="en-US" w:eastAsia="zh-CN"/>
              </w:rPr>
            </w:pPr>
            <w:ins w:id="393" w:author="Lenovo" w:date="2021-10-18T14:06:00Z">
              <w:r>
                <w:rPr>
                  <w:rFonts w:eastAsia="宋体" w:hint="eastAsia"/>
                  <w:szCs w:val="18"/>
                  <w:lang w:val="en-US" w:eastAsia="zh-CN"/>
                </w:rPr>
                <w:t>M</w:t>
              </w:r>
            </w:ins>
          </w:p>
        </w:tc>
        <w:tc>
          <w:tcPr>
            <w:tcW w:w="1031" w:type="dxa"/>
          </w:tcPr>
          <w:p w14:paraId="2614006D" w14:textId="77777777" w:rsidR="00EC371B" w:rsidRPr="00FD71AD" w:rsidRDefault="00EC371B" w:rsidP="00770E88">
            <w:pPr>
              <w:pStyle w:val="TAL"/>
              <w:rPr>
                <w:ins w:id="394" w:author="Lenovo" w:date="2021-10-18T14:06:00Z"/>
                <w:lang w:eastAsia="ja-JP"/>
              </w:rPr>
            </w:pPr>
          </w:p>
        </w:tc>
        <w:tc>
          <w:tcPr>
            <w:tcW w:w="1512" w:type="dxa"/>
          </w:tcPr>
          <w:p w14:paraId="686124F2" w14:textId="77777777" w:rsidR="00EC371B" w:rsidRPr="00FD71AD" w:rsidRDefault="00EC371B" w:rsidP="00770E88">
            <w:pPr>
              <w:pStyle w:val="TAL"/>
              <w:rPr>
                <w:ins w:id="395" w:author="Lenovo" w:date="2021-10-18T14:06:00Z"/>
                <w:rFonts w:eastAsia="宋体"/>
                <w:szCs w:val="18"/>
                <w:lang w:val="en-US" w:eastAsia="zh-CN"/>
              </w:rPr>
            </w:pPr>
            <w:ins w:id="396" w:author="Lenovo" w:date="2021-10-18T14:06:00Z">
              <w:r>
                <w:rPr>
                  <w:rFonts w:eastAsia="宋体" w:hint="eastAsia"/>
                  <w:szCs w:val="18"/>
                  <w:lang w:val="en-US" w:eastAsia="zh-CN"/>
                </w:rPr>
                <w:t>9</w:t>
              </w:r>
              <w:r>
                <w:rPr>
                  <w:rFonts w:eastAsia="宋体"/>
                  <w:szCs w:val="18"/>
                  <w:lang w:val="en-US" w:eastAsia="zh-CN"/>
                </w:rPr>
                <w:t>.3.1.x</w:t>
              </w:r>
            </w:ins>
          </w:p>
        </w:tc>
        <w:tc>
          <w:tcPr>
            <w:tcW w:w="1728" w:type="dxa"/>
          </w:tcPr>
          <w:p w14:paraId="71D33F76" w14:textId="77777777" w:rsidR="00EC371B" w:rsidRPr="00FD71AD" w:rsidRDefault="00EC371B" w:rsidP="00770E88">
            <w:pPr>
              <w:pStyle w:val="TAL"/>
              <w:rPr>
                <w:ins w:id="397" w:author="Lenovo" w:date="2021-10-18T14:06:00Z"/>
                <w:lang w:eastAsia="ja-JP"/>
              </w:rPr>
            </w:pPr>
          </w:p>
        </w:tc>
        <w:tc>
          <w:tcPr>
            <w:tcW w:w="1080" w:type="dxa"/>
          </w:tcPr>
          <w:p w14:paraId="5036931E" w14:textId="77777777" w:rsidR="00EC371B" w:rsidRPr="00FD71AD" w:rsidRDefault="00EC371B" w:rsidP="00770E88">
            <w:pPr>
              <w:pStyle w:val="TAC"/>
              <w:rPr>
                <w:ins w:id="398" w:author="Lenovo" w:date="2021-10-18T14:06:00Z"/>
                <w:rFonts w:eastAsia="宋体"/>
                <w:szCs w:val="18"/>
                <w:lang w:val="en-US" w:eastAsia="zh-CN"/>
              </w:rPr>
            </w:pPr>
            <w:ins w:id="399" w:author="Lenovo" w:date="2021-10-18T14:06:00Z">
              <w:r>
                <w:rPr>
                  <w:rFonts w:eastAsia="宋体"/>
                  <w:szCs w:val="18"/>
                  <w:lang w:val="en-US" w:eastAsia="zh-CN"/>
                </w:rPr>
                <w:t>YES</w:t>
              </w:r>
            </w:ins>
          </w:p>
        </w:tc>
        <w:tc>
          <w:tcPr>
            <w:tcW w:w="1080" w:type="dxa"/>
          </w:tcPr>
          <w:p w14:paraId="58B6CC79" w14:textId="77777777" w:rsidR="00EC371B" w:rsidRPr="00FD71AD" w:rsidRDefault="00EC371B" w:rsidP="00770E88">
            <w:pPr>
              <w:pStyle w:val="TAC"/>
              <w:rPr>
                <w:ins w:id="400" w:author="Lenovo" w:date="2021-10-18T14:06:00Z"/>
                <w:rFonts w:eastAsia="宋体"/>
                <w:szCs w:val="18"/>
                <w:lang w:val="en-US" w:eastAsia="zh-CN"/>
              </w:rPr>
            </w:pPr>
            <w:ins w:id="401" w:author="Lenovo" w:date="2021-10-18T14:06:00Z">
              <w:r>
                <w:rPr>
                  <w:rFonts w:eastAsia="宋体" w:hint="eastAsia"/>
                  <w:szCs w:val="18"/>
                  <w:lang w:val="en-US" w:eastAsia="zh-CN"/>
                </w:rPr>
                <w:t>r</w:t>
              </w:r>
              <w:r>
                <w:rPr>
                  <w:rFonts w:eastAsia="宋体"/>
                  <w:szCs w:val="18"/>
                  <w:lang w:val="en-US" w:eastAsia="zh-CN"/>
                </w:rPr>
                <w:t>eject</w:t>
              </w:r>
            </w:ins>
          </w:p>
        </w:tc>
      </w:tr>
      <w:tr w:rsidR="00EC371B" w:rsidRPr="00FD71AD" w14:paraId="795D63AC" w14:textId="77777777" w:rsidTr="00770E88">
        <w:trPr>
          <w:ins w:id="402" w:author="Lenovo" w:date="2021-10-18T14:06:00Z"/>
        </w:trPr>
        <w:tc>
          <w:tcPr>
            <w:tcW w:w="2268" w:type="dxa"/>
          </w:tcPr>
          <w:p w14:paraId="62A4F2AE" w14:textId="77777777" w:rsidR="00EC371B" w:rsidRDefault="00EC371B" w:rsidP="00770E88">
            <w:pPr>
              <w:pStyle w:val="TAL"/>
              <w:rPr>
                <w:ins w:id="403" w:author="Lenovo" w:date="2021-10-18T14:06:00Z"/>
                <w:rFonts w:eastAsia="宋体"/>
                <w:szCs w:val="18"/>
                <w:lang w:val="en-US" w:eastAsia="zh-CN"/>
              </w:rPr>
            </w:pPr>
            <w:ins w:id="404" w:author="Lenovo" w:date="2021-10-18T14:06:00Z">
              <w:r>
                <w:rPr>
                  <w:rFonts w:eastAsiaTheme="minorEastAsia" w:hint="eastAsia"/>
                  <w:lang w:eastAsia="zh-CN"/>
                </w:rPr>
                <w:t>A</w:t>
              </w:r>
              <w:r>
                <w:rPr>
                  <w:rFonts w:eastAsiaTheme="minorEastAsia"/>
                  <w:lang w:eastAsia="zh-CN"/>
                </w:rPr>
                <w:t>rea Session ID</w:t>
              </w:r>
            </w:ins>
          </w:p>
        </w:tc>
        <w:tc>
          <w:tcPr>
            <w:tcW w:w="1021" w:type="dxa"/>
          </w:tcPr>
          <w:p w14:paraId="6CFEE4D6" w14:textId="77777777" w:rsidR="00EC371B" w:rsidRDefault="00EC371B" w:rsidP="00770E88">
            <w:pPr>
              <w:pStyle w:val="TAL"/>
              <w:rPr>
                <w:ins w:id="405" w:author="Lenovo" w:date="2021-10-18T14:06:00Z"/>
                <w:rFonts w:eastAsia="宋体"/>
                <w:szCs w:val="18"/>
                <w:lang w:val="en-US" w:eastAsia="zh-CN"/>
              </w:rPr>
            </w:pPr>
            <w:ins w:id="406" w:author="Lenovo" w:date="2021-10-18T14:06:00Z">
              <w:r>
                <w:rPr>
                  <w:rFonts w:eastAsia="宋体"/>
                  <w:szCs w:val="18"/>
                  <w:lang w:val="en-US" w:eastAsia="zh-CN"/>
                </w:rPr>
                <w:t>O</w:t>
              </w:r>
            </w:ins>
          </w:p>
        </w:tc>
        <w:tc>
          <w:tcPr>
            <w:tcW w:w="1031" w:type="dxa"/>
          </w:tcPr>
          <w:p w14:paraId="099DC79A" w14:textId="77777777" w:rsidR="00EC371B" w:rsidRPr="00FD71AD" w:rsidRDefault="00EC371B" w:rsidP="00770E88">
            <w:pPr>
              <w:pStyle w:val="TAL"/>
              <w:rPr>
                <w:ins w:id="407" w:author="Lenovo" w:date="2021-10-18T14:06:00Z"/>
                <w:lang w:eastAsia="ja-JP"/>
              </w:rPr>
            </w:pPr>
          </w:p>
        </w:tc>
        <w:tc>
          <w:tcPr>
            <w:tcW w:w="1512" w:type="dxa"/>
          </w:tcPr>
          <w:p w14:paraId="04FF1B1E" w14:textId="77777777" w:rsidR="00EC371B" w:rsidRDefault="00EC371B" w:rsidP="00770E88">
            <w:pPr>
              <w:pStyle w:val="TAL"/>
              <w:rPr>
                <w:ins w:id="408" w:author="Lenovo" w:date="2021-10-18T14:06:00Z"/>
                <w:rFonts w:eastAsia="宋体"/>
                <w:szCs w:val="18"/>
                <w:lang w:val="en-US" w:eastAsia="zh-CN"/>
              </w:rPr>
            </w:pPr>
            <w:ins w:id="409" w:author="Lenovo" w:date="2021-10-18T14:06: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49BFFBE7" w14:textId="77777777" w:rsidR="00EC371B" w:rsidRPr="00FD71AD" w:rsidRDefault="00EC371B" w:rsidP="00770E88">
            <w:pPr>
              <w:pStyle w:val="TAL"/>
              <w:rPr>
                <w:ins w:id="410" w:author="Lenovo" w:date="2021-10-18T14:06:00Z"/>
                <w:lang w:eastAsia="ja-JP"/>
              </w:rPr>
            </w:pPr>
          </w:p>
        </w:tc>
        <w:tc>
          <w:tcPr>
            <w:tcW w:w="1080" w:type="dxa"/>
          </w:tcPr>
          <w:p w14:paraId="652FBAFC" w14:textId="77777777" w:rsidR="00EC371B" w:rsidRDefault="00EC371B" w:rsidP="00770E88">
            <w:pPr>
              <w:pStyle w:val="TAC"/>
              <w:rPr>
                <w:ins w:id="411" w:author="Lenovo" w:date="2021-10-18T14:06:00Z"/>
                <w:rFonts w:eastAsia="宋体"/>
                <w:szCs w:val="18"/>
                <w:lang w:val="en-US" w:eastAsia="zh-CN"/>
              </w:rPr>
            </w:pPr>
            <w:ins w:id="412" w:author="Lenovo" w:date="2021-10-18T14:06:00Z">
              <w:r>
                <w:rPr>
                  <w:rFonts w:eastAsia="宋体" w:hint="eastAsia"/>
                  <w:szCs w:val="18"/>
                  <w:lang w:val="en-US" w:eastAsia="zh-CN"/>
                </w:rPr>
                <w:t>Y</w:t>
              </w:r>
              <w:r>
                <w:rPr>
                  <w:rFonts w:eastAsia="宋体"/>
                  <w:szCs w:val="18"/>
                  <w:lang w:val="en-US" w:eastAsia="zh-CN"/>
                </w:rPr>
                <w:t>ES</w:t>
              </w:r>
            </w:ins>
          </w:p>
        </w:tc>
        <w:tc>
          <w:tcPr>
            <w:tcW w:w="1080" w:type="dxa"/>
          </w:tcPr>
          <w:p w14:paraId="73254F3A" w14:textId="77777777" w:rsidR="00EC371B" w:rsidRDefault="00EC371B" w:rsidP="00770E88">
            <w:pPr>
              <w:pStyle w:val="TAC"/>
              <w:rPr>
                <w:ins w:id="413" w:author="Lenovo" w:date="2021-10-18T14:06:00Z"/>
                <w:rFonts w:eastAsia="宋体"/>
                <w:szCs w:val="18"/>
                <w:lang w:val="en-US" w:eastAsia="zh-CN"/>
              </w:rPr>
            </w:pPr>
            <w:ins w:id="414" w:author="Lenovo" w:date="2021-10-18T14:06:00Z">
              <w:r>
                <w:rPr>
                  <w:rFonts w:eastAsia="宋体"/>
                  <w:szCs w:val="18"/>
                  <w:lang w:val="en-US" w:eastAsia="zh-CN"/>
                </w:rPr>
                <w:t>ignore</w:t>
              </w:r>
            </w:ins>
          </w:p>
        </w:tc>
      </w:tr>
      <w:tr w:rsidR="00EC371B" w:rsidRPr="00FD71AD" w14:paraId="6B418A59" w14:textId="77777777" w:rsidTr="00770E88">
        <w:trPr>
          <w:ins w:id="415" w:author="Lenovo" w:date="2021-10-18T14:06:00Z"/>
        </w:trPr>
        <w:tc>
          <w:tcPr>
            <w:tcW w:w="2268" w:type="dxa"/>
          </w:tcPr>
          <w:p w14:paraId="0EC5A437" w14:textId="77777777" w:rsidR="00EC371B" w:rsidRDefault="00EC371B" w:rsidP="00770E88">
            <w:pPr>
              <w:pStyle w:val="TAL"/>
              <w:rPr>
                <w:ins w:id="416" w:author="Lenovo" w:date="2021-10-18T14:06:00Z"/>
                <w:rFonts w:eastAsiaTheme="minorEastAsia"/>
                <w:lang w:eastAsia="zh-CN"/>
              </w:rPr>
            </w:pPr>
            <w:ins w:id="417" w:author="Lenovo" w:date="2021-10-18T14:06:00Z">
              <w:r w:rsidRPr="00D629EF">
                <w:rPr>
                  <w:lang w:eastAsia="ja-JP"/>
                </w:rPr>
                <w:t>Cause</w:t>
              </w:r>
            </w:ins>
          </w:p>
        </w:tc>
        <w:tc>
          <w:tcPr>
            <w:tcW w:w="1021" w:type="dxa"/>
          </w:tcPr>
          <w:p w14:paraId="4F3986A8" w14:textId="77777777" w:rsidR="00EC371B" w:rsidRDefault="00EC371B" w:rsidP="00770E88">
            <w:pPr>
              <w:pStyle w:val="TAL"/>
              <w:rPr>
                <w:ins w:id="418" w:author="Lenovo" w:date="2021-10-18T14:06:00Z"/>
                <w:rFonts w:eastAsia="宋体"/>
                <w:szCs w:val="18"/>
                <w:lang w:val="en-US" w:eastAsia="zh-CN"/>
              </w:rPr>
            </w:pPr>
            <w:ins w:id="419" w:author="Lenovo" w:date="2021-10-18T14:06:00Z">
              <w:r w:rsidRPr="00D629EF">
                <w:rPr>
                  <w:lang w:eastAsia="ja-JP"/>
                </w:rPr>
                <w:t>M</w:t>
              </w:r>
            </w:ins>
          </w:p>
        </w:tc>
        <w:tc>
          <w:tcPr>
            <w:tcW w:w="1031" w:type="dxa"/>
          </w:tcPr>
          <w:p w14:paraId="6CEFA91B" w14:textId="77777777" w:rsidR="00EC371B" w:rsidRPr="00FD71AD" w:rsidRDefault="00EC371B" w:rsidP="00770E88">
            <w:pPr>
              <w:pStyle w:val="TAL"/>
              <w:rPr>
                <w:ins w:id="420" w:author="Lenovo" w:date="2021-10-18T14:06:00Z"/>
                <w:lang w:eastAsia="ja-JP"/>
              </w:rPr>
            </w:pPr>
          </w:p>
        </w:tc>
        <w:tc>
          <w:tcPr>
            <w:tcW w:w="1512" w:type="dxa"/>
          </w:tcPr>
          <w:p w14:paraId="413754FD" w14:textId="77777777" w:rsidR="00EC371B" w:rsidRDefault="00EC371B" w:rsidP="00770E88">
            <w:pPr>
              <w:pStyle w:val="TAL"/>
              <w:rPr>
                <w:ins w:id="421" w:author="Lenovo" w:date="2021-10-18T14:06:00Z"/>
                <w:rFonts w:eastAsia="宋体"/>
                <w:szCs w:val="18"/>
                <w:lang w:val="en-US" w:eastAsia="zh-CN"/>
              </w:rPr>
            </w:pPr>
            <w:ins w:id="422" w:author="Lenovo" w:date="2021-10-18T14:06:00Z">
              <w:r w:rsidRPr="00D629EF">
                <w:rPr>
                  <w:lang w:eastAsia="ja-JP"/>
                </w:rPr>
                <w:t>9.3.1.2</w:t>
              </w:r>
            </w:ins>
          </w:p>
        </w:tc>
        <w:tc>
          <w:tcPr>
            <w:tcW w:w="1728" w:type="dxa"/>
          </w:tcPr>
          <w:p w14:paraId="02C44235" w14:textId="77777777" w:rsidR="00EC371B" w:rsidRPr="00FD71AD" w:rsidRDefault="00EC371B" w:rsidP="00770E88">
            <w:pPr>
              <w:pStyle w:val="TAL"/>
              <w:rPr>
                <w:ins w:id="423" w:author="Lenovo" w:date="2021-10-18T14:06:00Z"/>
                <w:lang w:eastAsia="ja-JP"/>
              </w:rPr>
            </w:pPr>
          </w:p>
        </w:tc>
        <w:tc>
          <w:tcPr>
            <w:tcW w:w="1080" w:type="dxa"/>
          </w:tcPr>
          <w:p w14:paraId="3E2CABFE" w14:textId="77777777" w:rsidR="00EC371B" w:rsidRDefault="00EC371B" w:rsidP="00770E88">
            <w:pPr>
              <w:pStyle w:val="TAC"/>
              <w:rPr>
                <w:ins w:id="424" w:author="Lenovo" w:date="2021-10-18T14:06:00Z"/>
                <w:rFonts w:eastAsia="宋体"/>
                <w:szCs w:val="18"/>
                <w:lang w:val="en-US" w:eastAsia="zh-CN"/>
              </w:rPr>
            </w:pPr>
            <w:ins w:id="425" w:author="Lenovo" w:date="2021-10-18T14:06:00Z">
              <w:r w:rsidRPr="00D629EF">
                <w:rPr>
                  <w:lang w:eastAsia="ja-JP"/>
                </w:rPr>
                <w:t>YES</w:t>
              </w:r>
            </w:ins>
          </w:p>
        </w:tc>
        <w:tc>
          <w:tcPr>
            <w:tcW w:w="1080" w:type="dxa"/>
          </w:tcPr>
          <w:p w14:paraId="52CF06B7" w14:textId="77777777" w:rsidR="00EC371B" w:rsidRDefault="00EC371B" w:rsidP="00770E88">
            <w:pPr>
              <w:pStyle w:val="TAC"/>
              <w:rPr>
                <w:ins w:id="426" w:author="Lenovo" w:date="2021-10-18T14:06:00Z"/>
                <w:rFonts w:eastAsia="宋体"/>
                <w:szCs w:val="18"/>
                <w:lang w:val="en-US" w:eastAsia="zh-CN"/>
              </w:rPr>
            </w:pPr>
            <w:ins w:id="427" w:author="Lenovo" w:date="2021-10-18T14:06:00Z">
              <w:r w:rsidRPr="00D629EF">
                <w:rPr>
                  <w:lang w:eastAsia="ja-JP"/>
                </w:rPr>
                <w:t>ignore</w:t>
              </w:r>
            </w:ins>
          </w:p>
        </w:tc>
      </w:tr>
      <w:tr w:rsidR="00EC371B" w:rsidRPr="00FD71AD" w14:paraId="758C04B4" w14:textId="77777777" w:rsidTr="00770E88">
        <w:trPr>
          <w:ins w:id="428" w:author="Lenovo" w:date="2021-10-18T14:06:00Z"/>
        </w:trPr>
        <w:tc>
          <w:tcPr>
            <w:tcW w:w="2268" w:type="dxa"/>
          </w:tcPr>
          <w:p w14:paraId="4C655970" w14:textId="77777777" w:rsidR="00EC371B" w:rsidRPr="00D629EF" w:rsidRDefault="00EC371B" w:rsidP="00770E88">
            <w:pPr>
              <w:pStyle w:val="TAL"/>
              <w:rPr>
                <w:ins w:id="429" w:author="Lenovo" w:date="2021-10-18T14:06:00Z"/>
                <w:lang w:eastAsia="ja-JP"/>
              </w:rPr>
            </w:pPr>
            <w:ins w:id="430" w:author="Lenovo" w:date="2021-10-18T14:06:00Z">
              <w:r w:rsidRPr="00D629EF">
                <w:rPr>
                  <w:lang w:eastAsia="ja-JP"/>
                </w:rPr>
                <w:t>Criticality Diagnostics</w:t>
              </w:r>
            </w:ins>
          </w:p>
        </w:tc>
        <w:tc>
          <w:tcPr>
            <w:tcW w:w="1021" w:type="dxa"/>
          </w:tcPr>
          <w:p w14:paraId="6725071C" w14:textId="77777777" w:rsidR="00EC371B" w:rsidRPr="00D629EF" w:rsidRDefault="00EC371B" w:rsidP="00770E88">
            <w:pPr>
              <w:pStyle w:val="TAL"/>
              <w:rPr>
                <w:ins w:id="431" w:author="Lenovo" w:date="2021-10-18T14:06:00Z"/>
                <w:lang w:eastAsia="ja-JP"/>
              </w:rPr>
            </w:pPr>
            <w:ins w:id="432" w:author="Lenovo" w:date="2021-10-18T14:06:00Z">
              <w:r w:rsidRPr="00D629EF">
                <w:rPr>
                  <w:lang w:eastAsia="ja-JP"/>
                </w:rPr>
                <w:t>O</w:t>
              </w:r>
            </w:ins>
          </w:p>
        </w:tc>
        <w:tc>
          <w:tcPr>
            <w:tcW w:w="1031" w:type="dxa"/>
          </w:tcPr>
          <w:p w14:paraId="128EACD1" w14:textId="77777777" w:rsidR="00EC371B" w:rsidRPr="00FD71AD" w:rsidRDefault="00EC371B" w:rsidP="00770E88">
            <w:pPr>
              <w:pStyle w:val="TAL"/>
              <w:rPr>
                <w:ins w:id="433" w:author="Lenovo" w:date="2021-10-18T14:06:00Z"/>
                <w:lang w:eastAsia="ja-JP"/>
              </w:rPr>
            </w:pPr>
          </w:p>
        </w:tc>
        <w:tc>
          <w:tcPr>
            <w:tcW w:w="1512" w:type="dxa"/>
          </w:tcPr>
          <w:p w14:paraId="06889A22" w14:textId="77777777" w:rsidR="00EC371B" w:rsidRPr="00D629EF" w:rsidRDefault="00EC371B" w:rsidP="00770E88">
            <w:pPr>
              <w:pStyle w:val="TAL"/>
              <w:rPr>
                <w:ins w:id="434" w:author="Lenovo" w:date="2021-10-18T14:06:00Z"/>
                <w:lang w:eastAsia="ja-JP"/>
              </w:rPr>
            </w:pPr>
            <w:ins w:id="435" w:author="Lenovo" w:date="2021-10-18T14:06:00Z">
              <w:r w:rsidRPr="00D629EF">
                <w:rPr>
                  <w:lang w:eastAsia="ja-JP"/>
                </w:rPr>
                <w:t>9.3.1.3</w:t>
              </w:r>
            </w:ins>
          </w:p>
        </w:tc>
        <w:tc>
          <w:tcPr>
            <w:tcW w:w="1728" w:type="dxa"/>
          </w:tcPr>
          <w:p w14:paraId="418DB36A" w14:textId="77777777" w:rsidR="00EC371B" w:rsidRPr="00FD71AD" w:rsidRDefault="00EC371B" w:rsidP="00770E88">
            <w:pPr>
              <w:pStyle w:val="TAL"/>
              <w:rPr>
                <w:ins w:id="436" w:author="Lenovo" w:date="2021-10-18T14:06:00Z"/>
                <w:lang w:eastAsia="ja-JP"/>
              </w:rPr>
            </w:pPr>
          </w:p>
        </w:tc>
        <w:tc>
          <w:tcPr>
            <w:tcW w:w="1080" w:type="dxa"/>
          </w:tcPr>
          <w:p w14:paraId="7428B1A9" w14:textId="77777777" w:rsidR="00EC371B" w:rsidRPr="00D629EF" w:rsidRDefault="00EC371B" w:rsidP="00770E88">
            <w:pPr>
              <w:pStyle w:val="TAC"/>
              <w:rPr>
                <w:ins w:id="437" w:author="Lenovo" w:date="2021-10-18T14:06:00Z"/>
                <w:lang w:eastAsia="ja-JP"/>
              </w:rPr>
            </w:pPr>
            <w:ins w:id="438" w:author="Lenovo" w:date="2021-10-18T14:06:00Z">
              <w:r w:rsidRPr="00D629EF">
                <w:rPr>
                  <w:lang w:eastAsia="ja-JP"/>
                </w:rPr>
                <w:t>YES</w:t>
              </w:r>
            </w:ins>
          </w:p>
        </w:tc>
        <w:tc>
          <w:tcPr>
            <w:tcW w:w="1080" w:type="dxa"/>
          </w:tcPr>
          <w:p w14:paraId="58349D86" w14:textId="77777777" w:rsidR="00EC371B" w:rsidRPr="00D629EF" w:rsidRDefault="00EC371B" w:rsidP="00770E88">
            <w:pPr>
              <w:pStyle w:val="TAC"/>
              <w:rPr>
                <w:ins w:id="439" w:author="Lenovo" w:date="2021-10-18T14:06:00Z"/>
                <w:lang w:eastAsia="ja-JP"/>
              </w:rPr>
            </w:pPr>
            <w:ins w:id="440" w:author="Lenovo" w:date="2021-10-18T14:06:00Z">
              <w:r w:rsidRPr="00D629EF">
                <w:rPr>
                  <w:lang w:eastAsia="ja-JP"/>
                </w:rPr>
                <w:t>ignore</w:t>
              </w:r>
            </w:ins>
          </w:p>
        </w:tc>
      </w:tr>
    </w:tbl>
    <w:p w14:paraId="179D643B" w14:textId="77777777" w:rsidR="00EC371B" w:rsidRDefault="00EC371B" w:rsidP="00EC371B">
      <w:pPr>
        <w:rPr>
          <w:ins w:id="441" w:author="Lenovo" w:date="2021-10-18T14:06:00Z"/>
          <w:rFonts w:eastAsia="宋体"/>
          <w:lang w:val="en-US" w:eastAsia="zh-CN"/>
        </w:rPr>
      </w:pPr>
    </w:p>
    <w:p w14:paraId="0C1AE236" w14:textId="77777777" w:rsidR="00EC371B" w:rsidRPr="00FD71AD" w:rsidRDefault="00EC371B" w:rsidP="00EC371B">
      <w:pPr>
        <w:pStyle w:val="4"/>
        <w:rPr>
          <w:ins w:id="442" w:author="Lenovo" w:date="2021-10-18T14:06:00Z"/>
        </w:rPr>
      </w:pPr>
      <w:ins w:id="443" w:author="Lenovo" w:date="2021-10-18T14:06:00Z">
        <w:r>
          <w:t>9.</w:t>
        </w:r>
        <w:proofErr w:type="gramStart"/>
        <w:r>
          <w:t>2.x</w:t>
        </w:r>
        <w:r w:rsidRPr="00FD71AD">
          <w:t>.</w:t>
        </w:r>
        <w:proofErr w:type="gramEnd"/>
        <w:r>
          <w:t>2a</w:t>
        </w:r>
        <w:r w:rsidRPr="00FD71AD">
          <w:tab/>
        </w:r>
        <w:r>
          <w:t>MULTICAST DISTRIBUTION RELEASE REQUEST</w:t>
        </w:r>
      </w:ins>
    </w:p>
    <w:p w14:paraId="7E64DC9F" w14:textId="1977D300" w:rsidR="00EC371B" w:rsidRPr="00FD71AD" w:rsidRDefault="00EC371B" w:rsidP="00EC371B">
      <w:pPr>
        <w:rPr>
          <w:ins w:id="444" w:author="Lenovo" w:date="2021-10-18T14:06:00Z"/>
        </w:rPr>
      </w:pPr>
      <w:ins w:id="445" w:author="Lenovo" w:date="2021-10-18T14:06:00Z">
        <w:r w:rsidRPr="00FD71AD">
          <w:t>This message is sent by the gNB-CU-</w:t>
        </w:r>
        <w:r>
          <w:t>C</w:t>
        </w:r>
        <w:r w:rsidRPr="00FD71AD">
          <w:t>P</w:t>
        </w:r>
      </w:ins>
      <w:ins w:id="446" w:author="Lenovo" w:date="2021-10-18T14:13:00Z">
        <w:r w:rsidR="00922D29" w:rsidRPr="00FD71AD">
          <w:t xml:space="preserve"> </w:t>
        </w:r>
        <w:r w:rsidR="00922D29">
          <w:t>or the gNB-CU-UP</w:t>
        </w:r>
      </w:ins>
      <w:ins w:id="447" w:author="Lenovo" w:date="2021-10-18T14:06:00Z">
        <w:r w:rsidRPr="00FD71AD">
          <w:t xml:space="preserve"> to </w:t>
        </w:r>
        <w:r>
          <w:t>request</w:t>
        </w:r>
        <w:r w:rsidRPr="00FD71AD">
          <w:t xml:space="preserve"> </w:t>
        </w:r>
        <w:r>
          <w:t xml:space="preserve">the release of the NG-U transport for </w:t>
        </w:r>
        <w:proofErr w:type="gramStart"/>
        <w:r>
          <w:t>a</w:t>
        </w:r>
        <w:proofErr w:type="gramEnd"/>
        <w:r>
          <w:t xml:space="preserve"> MBS Session</w:t>
        </w:r>
        <w:r w:rsidRPr="00FD71AD">
          <w:t>.</w:t>
        </w:r>
      </w:ins>
    </w:p>
    <w:p w14:paraId="7E70CA00" w14:textId="4A94D05B" w:rsidR="00EC371B" w:rsidRPr="00405AE6" w:rsidRDefault="00EC371B" w:rsidP="00EC371B">
      <w:pPr>
        <w:rPr>
          <w:ins w:id="448" w:author="Lenovo" w:date="2021-10-18T14:06:00Z"/>
        </w:rPr>
      </w:pPr>
      <w:ins w:id="449" w:author="Lenovo" w:date="2021-10-18T14:06:00Z">
        <w:r w:rsidRPr="00FD71AD">
          <w:t xml:space="preserve">Direction: </w:t>
        </w:r>
      </w:ins>
      <w:ins w:id="450" w:author="Lenovo" w:date="2021-10-18T14:13:00Z">
        <w:r w:rsidR="00922D29" w:rsidRPr="00FD71AD">
          <w:t>gNB-CU-</w:t>
        </w:r>
        <w:r w:rsidR="00922D29">
          <w:t>C</w:t>
        </w:r>
        <w:r w:rsidR="00922D29" w:rsidRPr="00FD71AD">
          <w:t xml:space="preserve">P </w:t>
        </w:r>
        <w:r w:rsidR="00922D29" w:rsidRPr="00FD71AD">
          <w:sym w:font="Symbol" w:char="F0AE"/>
        </w:r>
        <w:r w:rsidR="00922D29" w:rsidRPr="00FD71AD">
          <w:t xml:space="preserve"> gNB-CU-</w:t>
        </w:r>
        <w:r w:rsidR="00922D29">
          <w:t>U</w:t>
        </w:r>
        <w:r w:rsidR="00922D29" w:rsidRPr="00FD71AD">
          <w:t>P</w:t>
        </w:r>
        <w:r w:rsidR="00922D29">
          <w:t xml:space="preserve"> and </w:t>
        </w:r>
        <w:r w:rsidR="00922D29" w:rsidRPr="00FD71AD">
          <w:t>gNB-CU-</w:t>
        </w:r>
        <w:r w:rsidR="00922D29">
          <w:t>U</w:t>
        </w:r>
        <w:r w:rsidR="00922D29" w:rsidRPr="00FD71AD">
          <w:t xml:space="preserve">P </w:t>
        </w:r>
        <w:r w:rsidR="00922D29" w:rsidRPr="00FD71AD">
          <w:sym w:font="Symbol" w:char="F0AE"/>
        </w:r>
        <w:r w:rsidR="00922D29" w:rsidRPr="00FD71AD">
          <w:t xml:space="preserve"> gNB-CU-</w:t>
        </w:r>
        <w:r w:rsidR="00922D29">
          <w:t>C</w:t>
        </w:r>
        <w:r w:rsidR="00922D29"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71B" w:rsidRPr="00FD71AD" w14:paraId="418F9CC0" w14:textId="77777777" w:rsidTr="00770E88">
        <w:trPr>
          <w:ins w:id="451" w:author="Lenovo" w:date="2021-10-18T14:06:00Z"/>
        </w:trPr>
        <w:tc>
          <w:tcPr>
            <w:tcW w:w="2268" w:type="dxa"/>
          </w:tcPr>
          <w:p w14:paraId="48026726" w14:textId="77777777" w:rsidR="00EC371B" w:rsidRPr="00FD71AD" w:rsidRDefault="00EC371B" w:rsidP="00770E88">
            <w:pPr>
              <w:pStyle w:val="TAH"/>
              <w:rPr>
                <w:ins w:id="452" w:author="Lenovo" w:date="2021-10-18T14:06:00Z"/>
                <w:lang w:eastAsia="ja-JP"/>
              </w:rPr>
            </w:pPr>
            <w:ins w:id="453" w:author="Lenovo" w:date="2021-10-18T14:06:00Z">
              <w:r w:rsidRPr="00FD71AD">
                <w:rPr>
                  <w:lang w:eastAsia="ja-JP"/>
                </w:rPr>
                <w:t>IE/Group Name</w:t>
              </w:r>
            </w:ins>
          </w:p>
        </w:tc>
        <w:tc>
          <w:tcPr>
            <w:tcW w:w="1021" w:type="dxa"/>
          </w:tcPr>
          <w:p w14:paraId="1F3BEE1B" w14:textId="77777777" w:rsidR="00EC371B" w:rsidRPr="00FD71AD" w:rsidRDefault="00EC371B" w:rsidP="00770E88">
            <w:pPr>
              <w:pStyle w:val="TAH"/>
              <w:rPr>
                <w:ins w:id="454" w:author="Lenovo" w:date="2021-10-18T14:06:00Z"/>
                <w:lang w:eastAsia="ja-JP"/>
              </w:rPr>
            </w:pPr>
            <w:ins w:id="455" w:author="Lenovo" w:date="2021-10-18T14:06:00Z">
              <w:r w:rsidRPr="00FD71AD">
                <w:rPr>
                  <w:lang w:eastAsia="ja-JP"/>
                </w:rPr>
                <w:t>Presence</w:t>
              </w:r>
            </w:ins>
          </w:p>
        </w:tc>
        <w:tc>
          <w:tcPr>
            <w:tcW w:w="1031" w:type="dxa"/>
          </w:tcPr>
          <w:p w14:paraId="592A385B" w14:textId="77777777" w:rsidR="00EC371B" w:rsidRPr="00FD71AD" w:rsidRDefault="00EC371B" w:rsidP="00770E88">
            <w:pPr>
              <w:pStyle w:val="TAH"/>
              <w:rPr>
                <w:ins w:id="456" w:author="Lenovo" w:date="2021-10-18T14:06:00Z"/>
                <w:lang w:eastAsia="ja-JP"/>
              </w:rPr>
            </w:pPr>
            <w:ins w:id="457" w:author="Lenovo" w:date="2021-10-18T14:06:00Z">
              <w:r w:rsidRPr="00FD71AD">
                <w:rPr>
                  <w:lang w:eastAsia="ja-JP"/>
                </w:rPr>
                <w:t>Range</w:t>
              </w:r>
            </w:ins>
          </w:p>
        </w:tc>
        <w:tc>
          <w:tcPr>
            <w:tcW w:w="1512" w:type="dxa"/>
          </w:tcPr>
          <w:p w14:paraId="43C0DDE4" w14:textId="77777777" w:rsidR="00EC371B" w:rsidRPr="00FD71AD" w:rsidRDefault="00EC371B" w:rsidP="00770E88">
            <w:pPr>
              <w:pStyle w:val="TAH"/>
              <w:rPr>
                <w:ins w:id="458" w:author="Lenovo" w:date="2021-10-18T14:06:00Z"/>
                <w:lang w:eastAsia="ja-JP"/>
              </w:rPr>
            </w:pPr>
            <w:ins w:id="459" w:author="Lenovo" w:date="2021-10-18T14:06:00Z">
              <w:r w:rsidRPr="00FD71AD">
                <w:rPr>
                  <w:lang w:eastAsia="ja-JP"/>
                </w:rPr>
                <w:t>IE type and reference</w:t>
              </w:r>
            </w:ins>
          </w:p>
        </w:tc>
        <w:tc>
          <w:tcPr>
            <w:tcW w:w="1728" w:type="dxa"/>
          </w:tcPr>
          <w:p w14:paraId="590D3DB5" w14:textId="77777777" w:rsidR="00EC371B" w:rsidRPr="00FD71AD" w:rsidRDefault="00EC371B" w:rsidP="00770E88">
            <w:pPr>
              <w:pStyle w:val="TAH"/>
              <w:rPr>
                <w:ins w:id="460" w:author="Lenovo" w:date="2021-10-18T14:06:00Z"/>
                <w:lang w:eastAsia="ja-JP"/>
              </w:rPr>
            </w:pPr>
            <w:ins w:id="461" w:author="Lenovo" w:date="2021-10-18T14:06:00Z">
              <w:r w:rsidRPr="00FD71AD">
                <w:rPr>
                  <w:lang w:eastAsia="ja-JP"/>
                </w:rPr>
                <w:t>Semantics description</w:t>
              </w:r>
            </w:ins>
          </w:p>
        </w:tc>
        <w:tc>
          <w:tcPr>
            <w:tcW w:w="1080" w:type="dxa"/>
          </w:tcPr>
          <w:p w14:paraId="6C052656" w14:textId="77777777" w:rsidR="00EC371B" w:rsidRPr="00FD71AD" w:rsidRDefault="00EC371B" w:rsidP="00770E88">
            <w:pPr>
              <w:pStyle w:val="TAH"/>
              <w:rPr>
                <w:ins w:id="462" w:author="Lenovo" w:date="2021-10-18T14:06:00Z"/>
                <w:lang w:eastAsia="ja-JP"/>
              </w:rPr>
            </w:pPr>
            <w:ins w:id="463" w:author="Lenovo" w:date="2021-10-18T14:06:00Z">
              <w:r w:rsidRPr="00FD71AD">
                <w:rPr>
                  <w:lang w:eastAsia="ja-JP"/>
                </w:rPr>
                <w:t>Criticality</w:t>
              </w:r>
            </w:ins>
          </w:p>
        </w:tc>
        <w:tc>
          <w:tcPr>
            <w:tcW w:w="1080" w:type="dxa"/>
          </w:tcPr>
          <w:p w14:paraId="1C9CAC6D" w14:textId="77777777" w:rsidR="00EC371B" w:rsidRPr="00FD71AD" w:rsidRDefault="00EC371B" w:rsidP="00770E88">
            <w:pPr>
              <w:pStyle w:val="TAH"/>
              <w:rPr>
                <w:ins w:id="464" w:author="Lenovo" w:date="2021-10-18T14:06:00Z"/>
                <w:lang w:eastAsia="ja-JP"/>
              </w:rPr>
            </w:pPr>
            <w:ins w:id="465" w:author="Lenovo" w:date="2021-10-18T14:06:00Z">
              <w:r w:rsidRPr="00FD71AD">
                <w:rPr>
                  <w:lang w:eastAsia="ja-JP"/>
                </w:rPr>
                <w:t>Assigned Criticality</w:t>
              </w:r>
            </w:ins>
          </w:p>
        </w:tc>
      </w:tr>
      <w:tr w:rsidR="00EC371B" w:rsidRPr="00FD71AD" w14:paraId="64DC257C" w14:textId="77777777" w:rsidTr="00770E88">
        <w:trPr>
          <w:ins w:id="466" w:author="Lenovo" w:date="2021-10-18T14:06:00Z"/>
        </w:trPr>
        <w:tc>
          <w:tcPr>
            <w:tcW w:w="2268" w:type="dxa"/>
          </w:tcPr>
          <w:p w14:paraId="3D7D52B5" w14:textId="77777777" w:rsidR="00EC371B" w:rsidRPr="00FD71AD" w:rsidRDefault="00EC371B" w:rsidP="00770E88">
            <w:pPr>
              <w:pStyle w:val="TAL"/>
              <w:rPr>
                <w:ins w:id="467" w:author="Lenovo" w:date="2021-10-18T14:06:00Z"/>
                <w:lang w:eastAsia="ja-JP"/>
              </w:rPr>
            </w:pPr>
            <w:ins w:id="468" w:author="Lenovo" w:date="2021-10-18T14:06:00Z">
              <w:r w:rsidRPr="00FD71AD">
                <w:rPr>
                  <w:lang w:eastAsia="ja-JP"/>
                </w:rPr>
                <w:t>Message Type</w:t>
              </w:r>
            </w:ins>
          </w:p>
        </w:tc>
        <w:tc>
          <w:tcPr>
            <w:tcW w:w="1021" w:type="dxa"/>
          </w:tcPr>
          <w:p w14:paraId="0BDAC53F" w14:textId="77777777" w:rsidR="00EC371B" w:rsidRPr="00FD71AD" w:rsidRDefault="00EC371B" w:rsidP="00770E88">
            <w:pPr>
              <w:pStyle w:val="TAL"/>
              <w:rPr>
                <w:ins w:id="469" w:author="Lenovo" w:date="2021-10-18T14:06:00Z"/>
                <w:lang w:eastAsia="ja-JP"/>
              </w:rPr>
            </w:pPr>
            <w:ins w:id="470" w:author="Lenovo" w:date="2021-10-18T14:06:00Z">
              <w:r w:rsidRPr="00FD71AD">
                <w:rPr>
                  <w:lang w:eastAsia="ja-JP"/>
                </w:rPr>
                <w:t>M</w:t>
              </w:r>
            </w:ins>
          </w:p>
        </w:tc>
        <w:tc>
          <w:tcPr>
            <w:tcW w:w="1031" w:type="dxa"/>
          </w:tcPr>
          <w:p w14:paraId="62CDAD0B" w14:textId="77777777" w:rsidR="00EC371B" w:rsidRPr="00FD71AD" w:rsidRDefault="00EC371B" w:rsidP="00770E88">
            <w:pPr>
              <w:pStyle w:val="TAL"/>
              <w:rPr>
                <w:ins w:id="471" w:author="Lenovo" w:date="2021-10-18T14:06:00Z"/>
                <w:lang w:eastAsia="ja-JP"/>
              </w:rPr>
            </w:pPr>
          </w:p>
        </w:tc>
        <w:tc>
          <w:tcPr>
            <w:tcW w:w="1512" w:type="dxa"/>
          </w:tcPr>
          <w:p w14:paraId="077470D1" w14:textId="77777777" w:rsidR="00EC371B" w:rsidRPr="00FD71AD" w:rsidRDefault="00EC371B" w:rsidP="00770E88">
            <w:pPr>
              <w:pStyle w:val="TAL"/>
              <w:rPr>
                <w:ins w:id="472" w:author="Lenovo" w:date="2021-10-18T14:06:00Z"/>
                <w:lang w:eastAsia="ja-JP"/>
              </w:rPr>
            </w:pPr>
            <w:ins w:id="473" w:author="Lenovo" w:date="2021-10-18T14:06:00Z">
              <w:r w:rsidRPr="00FD71AD">
                <w:rPr>
                  <w:lang w:eastAsia="ja-JP"/>
                </w:rPr>
                <w:t>9.3.1.1</w:t>
              </w:r>
            </w:ins>
          </w:p>
        </w:tc>
        <w:tc>
          <w:tcPr>
            <w:tcW w:w="1728" w:type="dxa"/>
          </w:tcPr>
          <w:p w14:paraId="1918B208" w14:textId="77777777" w:rsidR="00EC371B" w:rsidRPr="00FD71AD" w:rsidRDefault="00EC371B" w:rsidP="00770E88">
            <w:pPr>
              <w:pStyle w:val="TAL"/>
              <w:rPr>
                <w:ins w:id="474" w:author="Lenovo" w:date="2021-10-18T14:06:00Z"/>
                <w:lang w:eastAsia="ja-JP"/>
              </w:rPr>
            </w:pPr>
          </w:p>
        </w:tc>
        <w:tc>
          <w:tcPr>
            <w:tcW w:w="1080" w:type="dxa"/>
          </w:tcPr>
          <w:p w14:paraId="6372A7E8" w14:textId="77777777" w:rsidR="00EC371B" w:rsidRPr="00FD71AD" w:rsidRDefault="00EC371B" w:rsidP="00770E88">
            <w:pPr>
              <w:pStyle w:val="TAC"/>
              <w:rPr>
                <w:ins w:id="475" w:author="Lenovo" w:date="2021-10-18T14:06:00Z"/>
                <w:lang w:eastAsia="ja-JP"/>
              </w:rPr>
            </w:pPr>
            <w:ins w:id="476" w:author="Lenovo" w:date="2021-10-18T14:06:00Z">
              <w:r w:rsidRPr="00FD71AD">
                <w:rPr>
                  <w:lang w:eastAsia="ja-JP"/>
                </w:rPr>
                <w:t>YES</w:t>
              </w:r>
            </w:ins>
          </w:p>
        </w:tc>
        <w:tc>
          <w:tcPr>
            <w:tcW w:w="1080" w:type="dxa"/>
          </w:tcPr>
          <w:p w14:paraId="40A068AA" w14:textId="77777777" w:rsidR="00EC371B" w:rsidRPr="00FD71AD" w:rsidRDefault="00EC371B" w:rsidP="00770E88">
            <w:pPr>
              <w:pStyle w:val="TAC"/>
              <w:rPr>
                <w:ins w:id="477" w:author="Lenovo" w:date="2021-10-18T14:06:00Z"/>
                <w:lang w:eastAsia="ja-JP"/>
              </w:rPr>
            </w:pPr>
            <w:ins w:id="478" w:author="Lenovo" w:date="2021-10-18T14:06:00Z">
              <w:r w:rsidRPr="00FD71AD">
                <w:rPr>
                  <w:rFonts w:eastAsia="宋体"/>
                  <w:szCs w:val="18"/>
                  <w:lang w:val="en-US" w:eastAsia="ja-JP"/>
                </w:rPr>
                <w:t>reject</w:t>
              </w:r>
            </w:ins>
          </w:p>
        </w:tc>
      </w:tr>
      <w:tr w:rsidR="00EC371B" w:rsidRPr="00FD71AD" w14:paraId="11DFCF3D" w14:textId="77777777" w:rsidTr="00770E88">
        <w:trPr>
          <w:ins w:id="479" w:author="Lenovo" w:date="2021-10-18T14:06:00Z"/>
        </w:trPr>
        <w:tc>
          <w:tcPr>
            <w:tcW w:w="2268" w:type="dxa"/>
          </w:tcPr>
          <w:p w14:paraId="6C96FD2E" w14:textId="77777777" w:rsidR="00EC371B" w:rsidRPr="00FD71AD" w:rsidRDefault="00EC371B" w:rsidP="00770E88">
            <w:pPr>
              <w:pStyle w:val="TAL"/>
              <w:rPr>
                <w:ins w:id="480" w:author="Lenovo" w:date="2021-10-18T14:06:00Z"/>
                <w:rFonts w:eastAsia="MS Mincho"/>
                <w:lang w:eastAsia="ja-JP"/>
              </w:rPr>
            </w:pPr>
            <w:ins w:id="481" w:author="Lenovo" w:date="2021-10-18T14:06:00Z">
              <w:r w:rsidRPr="00FD71AD">
                <w:rPr>
                  <w:rFonts w:eastAsia="宋体"/>
                  <w:szCs w:val="18"/>
                  <w:lang w:val="en-US" w:eastAsia="ja-JP"/>
                </w:rPr>
                <w:t>Transaction ID</w:t>
              </w:r>
            </w:ins>
          </w:p>
        </w:tc>
        <w:tc>
          <w:tcPr>
            <w:tcW w:w="1021" w:type="dxa"/>
          </w:tcPr>
          <w:p w14:paraId="777BC691" w14:textId="77777777" w:rsidR="00EC371B" w:rsidRPr="00FD71AD" w:rsidRDefault="00EC371B" w:rsidP="00770E88">
            <w:pPr>
              <w:pStyle w:val="TAL"/>
              <w:rPr>
                <w:ins w:id="482" w:author="Lenovo" w:date="2021-10-18T14:06:00Z"/>
                <w:rFonts w:eastAsia="MS Mincho"/>
                <w:lang w:eastAsia="ja-JP"/>
              </w:rPr>
            </w:pPr>
            <w:ins w:id="483" w:author="Lenovo" w:date="2021-10-18T14:06:00Z">
              <w:r w:rsidRPr="00FD71AD">
                <w:rPr>
                  <w:rFonts w:eastAsia="宋体"/>
                  <w:szCs w:val="18"/>
                  <w:lang w:val="en-US" w:eastAsia="ja-JP"/>
                </w:rPr>
                <w:t>M</w:t>
              </w:r>
            </w:ins>
          </w:p>
        </w:tc>
        <w:tc>
          <w:tcPr>
            <w:tcW w:w="1031" w:type="dxa"/>
          </w:tcPr>
          <w:p w14:paraId="627DA86D" w14:textId="77777777" w:rsidR="00EC371B" w:rsidRPr="00FD71AD" w:rsidRDefault="00EC371B" w:rsidP="00770E88">
            <w:pPr>
              <w:pStyle w:val="TAL"/>
              <w:rPr>
                <w:ins w:id="484" w:author="Lenovo" w:date="2021-10-18T14:06:00Z"/>
                <w:lang w:eastAsia="ja-JP"/>
              </w:rPr>
            </w:pPr>
          </w:p>
        </w:tc>
        <w:tc>
          <w:tcPr>
            <w:tcW w:w="1512" w:type="dxa"/>
          </w:tcPr>
          <w:p w14:paraId="09B35244" w14:textId="77777777" w:rsidR="00EC371B" w:rsidRPr="00FD71AD" w:rsidRDefault="00EC371B" w:rsidP="00770E88">
            <w:pPr>
              <w:pStyle w:val="TAL"/>
              <w:rPr>
                <w:ins w:id="485" w:author="Lenovo" w:date="2021-10-18T14:06:00Z"/>
                <w:lang w:eastAsia="ja-JP"/>
              </w:rPr>
            </w:pPr>
            <w:ins w:id="486" w:author="Lenovo" w:date="2021-10-18T14:06:00Z">
              <w:r w:rsidRPr="00FD71AD">
                <w:rPr>
                  <w:rFonts w:eastAsia="宋体"/>
                  <w:szCs w:val="18"/>
                  <w:lang w:val="en-US" w:eastAsia="ja-JP"/>
                </w:rPr>
                <w:t>9.3.1.53</w:t>
              </w:r>
            </w:ins>
          </w:p>
        </w:tc>
        <w:tc>
          <w:tcPr>
            <w:tcW w:w="1728" w:type="dxa"/>
          </w:tcPr>
          <w:p w14:paraId="3F67A710" w14:textId="77777777" w:rsidR="00EC371B" w:rsidRPr="00FD71AD" w:rsidRDefault="00EC371B" w:rsidP="00770E88">
            <w:pPr>
              <w:pStyle w:val="TAL"/>
              <w:rPr>
                <w:ins w:id="487" w:author="Lenovo" w:date="2021-10-18T14:06:00Z"/>
                <w:lang w:eastAsia="ja-JP"/>
              </w:rPr>
            </w:pPr>
          </w:p>
        </w:tc>
        <w:tc>
          <w:tcPr>
            <w:tcW w:w="1080" w:type="dxa"/>
          </w:tcPr>
          <w:p w14:paraId="0680D8AC" w14:textId="77777777" w:rsidR="00EC371B" w:rsidRPr="00FD71AD" w:rsidRDefault="00EC371B" w:rsidP="00770E88">
            <w:pPr>
              <w:pStyle w:val="TAC"/>
              <w:rPr>
                <w:ins w:id="488" w:author="Lenovo" w:date="2021-10-18T14:06:00Z"/>
                <w:rFonts w:eastAsia="MS Mincho"/>
                <w:lang w:eastAsia="ja-JP"/>
              </w:rPr>
            </w:pPr>
            <w:ins w:id="489" w:author="Lenovo" w:date="2021-10-18T14:06:00Z">
              <w:r w:rsidRPr="00FD71AD">
                <w:rPr>
                  <w:rFonts w:eastAsia="宋体"/>
                  <w:szCs w:val="18"/>
                  <w:lang w:val="en-US" w:eastAsia="ja-JP"/>
                </w:rPr>
                <w:t>YES</w:t>
              </w:r>
            </w:ins>
          </w:p>
        </w:tc>
        <w:tc>
          <w:tcPr>
            <w:tcW w:w="1080" w:type="dxa"/>
          </w:tcPr>
          <w:p w14:paraId="1804F961" w14:textId="77777777" w:rsidR="00EC371B" w:rsidRPr="00FD71AD" w:rsidRDefault="00EC371B" w:rsidP="00770E88">
            <w:pPr>
              <w:pStyle w:val="TAC"/>
              <w:rPr>
                <w:ins w:id="490" w:author="Lenovo" w:date="2021-10-18T14:06:00Z"/>
                <w:lang w:eastAsia="ja-JP"/>
              </w:rPr>
            </w:pPr>
            <w:ins w:id="491" w:author="Lenovo" w:date="2021-10-18T14:06:00Z">
              <w:r w:rsidRPr="00FD71AD">
                <w:rPr>
                  <w:rFonts w:eastAsia="宋体"/>
                  <w:szCs w:val="18"/>
                  <w:lang w:val="en-US" w:eastAsia="ja-JP"/>
                </w:rPr>
                <w:t>reject</w:t>
              </w:r>
            </w:ins>
          </w:p>
        </w:tc>
      </w:tr>
      <w:tr w:rsidR="00EC371B" w:rsidRPr="00FD71AD" w14:paraId="5A449CDB" w14:textId="77777777" w:rsidTr="00770E88">
        <w:trPr>
          <w:ins w:id="492" w:author="Lenovo" w:date="2021-10-18T14:06:00Z"/>
        </w:trPr>
        <w:tc>
          <w:tcPr>
            <w:tcW w:w="2268" w:type="dxa"/>
          </w:tcPr>
          <w:p w14:paraId="521E1832" w14:textId="77777777" w:rsidR="00EC371B" w:rsidRPr="00FD71AD" w:rsidRDefault="00EC371B" w:rsidP="00770E88">
            <w:pPr>
              <w:pStyle w:val="TAL"/>
              <w:rPr>
                <w:ins w:id="493" w:author="Lenovo" w:date="2021-10-18T14:06:00Z"/>
                <w:rFonts w:eastAsia="宋体"/>
                <w:szCs w:val="18"/>
                <w:lang w:val="en-US" w:eastAsia="zh-CN"/>
              </w:rPr>
            </w:pPr>
            <w:ins w:id="494" w:author="Lenovo" w:date="2021-10-18T14:06:00Z">
              <w:r>
                <w:rPr>
                  <w:rFonts w:eastAsia="宋体" w:hint="eastAsia"/>
                  <w:szCs w:val="18"/>
                  <w:lang w:val="en-US" w:eastAsia="zh-CN"/>
                </w:rPr>
                <w:t>M</w:t>
              </w:r>
              <w:r>
                <w:rPr>
                  <w:rFonts w:eastAsia="宋体"/>
                  <w:szCs w:val="18"/>
                  <w:lang w:val="en-US" w:eastAsia="zh-CN"/>
                </w:rPr>
                <w:t>BS Session ID</w:t>
              </w:r>
            </w:ins>
          </w:p>
        </w:tc>
        <w:tc>
          <w:tcPr>
            <w:tcW w:w="1021" w:type="dxa"/>
          </w:tcPr>
          <w:p w14:paraId="6793297A" w14:textId="77777777" w:rsidR="00EC371B" w:rsidRPr="00FD71AD" w:rsidRDefault="00EC371B" w:rsidP="00770E88">
            <w:pPr>
              <w:pStyle w:val="TAL"/>
              <w:rPr>
                <w:ins w:id="495" w:author="Lenovo" w:date="2021-10-18T14:06:00Z"/>
                <w:rFonts w:eastAsia="宋体"/>
                <w:szCs w:val="18"/>
                <w:lang w:val="en-US" w:eastAsia="zh-CN"/>
              </w:rPr>
            </w:pPr>
            <w:ins w:id="496" w:author="Lenovo" w:date="2021-10-18T14:06:00Z">
              <w:r>
                <w:rPr>
                  <w:rFonts w:eastAsia="宋体" w:hint="eastAsia"/>
                  <w:szCs w:val="18"/>
                  <w:lang w:val="en-US" w:eastAsia="zh-CN"/>
                </w:rPr>
                <w:t>M</w:t>
              </w:r>
            </w:ins>
          </w:p>
        </w:tc>
        <w:tc>
          <w:tcPr>
            <w:tcW w:w="1031" w:type="dxa"/>
          </w:tcPr>
          <w:p w14:paraId="13AB1C11" w14:textId="77777777" w:rsidR="00EC371B" w:rsidRPr="00FD71AD" w:rsidRDefault="00EC371B" w:rsidP="00770E88">
            <w:pPr>
              <w:pStyle w:val="TAL"/>
              <w:rPr>
                <w:ins w:id="497" w:author="Lenovo" w:date="2021-10-18T14:06:00Z"/>
                <w:lang w:eastAsia="ja-JP"/>
              </w:rPr>
            </w:pPr>
          </w:p>
        </w:tc>
        <w:tc>
          <w:tcPr>
            <w:tcW w:w="1512" w:type="dxa"/>
          </w:tcPr>
          <w:p w14:paraId="26607D7D" w14:textId="77777777" w:rsidR="00EC371B" w:rsidRPr="00FD71AD" w:rsidRDefault="00EC371B" w:rsidP="00770E88">
            <w:pPr>
              <w:pStyle w:val="TAL"/>
              <w:rPr>
                <w:ins w:id="498" w:author="Lenovo" w:date="2021-10-18T14:06:00Z"/>
                <w:rFonts w:eastAsia="宋体"/>
                <w:szCs w:val="18"/>
                <w:lang w:val="en-US" w:eastAsia="zh-CN"/>
              </w:rPr>
            </w:pPr>
            <w:ins w:id="499" w:author="Lenovo" w:date="2021-10-18T14:06:00Z">
              <w:r>
                <w:rPr>
                  <w:rFonts w:eastAsia="宋体" w:hint="eastAsia"/>
                  <w:szCs w:val="18"/>
                  <w:lang w:val="en-US" w:eastAsia="zh-CN"/>
                </w:rPr>
                <w:t>9</w:t>
              </w:r>
              <w:r>
                <w:rPr>
                  <w:rFonts w:eastAsia="宋体"/>
                  <w:szCs w:val="18"/>
                  <w:lang w:val="en-US" w:eastAsia="zh-CN"/>
                </w:rPr>
                <w:t>.3.1.x</w:t>
              </w:r>
            </w:ins>
          </w:p>
        </w:tc>
        <w:tc>
          <w:tcPr>
            <w:tcW w:w="1728" w:type="dxa"/>
          </w:tcPr>
          <w:p w14:paraId="5EBAD88F" w14:textId="77777777" w:rsidR="00EC371B" w:rsidRPr="00FD71AD" w:rsidRDefault="00EC371B" w:rsidP="00770E88">
            <w:pPr>
              <w:pStyle w:val="TAL"/>
              <w:rPr>
                <w:ins w:id="500" w:author="Lenovo" w:date="2021-10-18T14:06:00Z"/>
                <w:lang w:eastAsia="ja-JP"/>
              </w:rPr>
            </w:pPr>
          </w:p>
        </w:tc>
        <w:tc>
          <w:tcPr>
            <w:tcW w:w="1080" w:type="dxa"/>
          </w:tcPr>
          <w:p w14:paraId="4112CFF9" w14:textId="77777777" w:rsidR="00EC371B" w:rsidRPr="00FD71AD" w:rsidRDefault="00EC371B" w:rsidP="00770E88">
            <w:pPr>
              <w:pStyle w:val="TAC"/>
              <w:rPr>
                <w:ins w:id="501" w:author="Lenovo" w:date="2021-10-18T14:06:00Z"/>
                <w:rFonts w:eastAsia="宋体"/>
                <w:szCs w:val="18"/>
                <w:lang w:val="en-US" w:eastAsia="zh-CN"/>
              </w:rPr>
            </w:pPr>
            <w:ins w:id="502" w:author="Lenovo" w:date="2021-10-18T14:06:00Z">
              <w:r>
                <w:rPr>
                  <w:rFonts w:eastAsia="宋体"/>
                  <w:szCs w:val="18"/>
                  <w:lang w:val="en-US" w:eastAsia="zh-CN"/>
                </w:rPr>
                <w:t>YES</w:t>
              </w:r>
            </w:ins>
          </w:p>
        </w:tc>
        <w:tc>
          <w:tcPr>
            <w:tcW w:w="1080" w:type="dxa"/>
          </w:tcPr>
          <w:p w14:paraId="09C15E20" w14:textId="77777777" w:rsidR="00EC371B" w:rsidRPr="00FD71AD" w:rsidRDefault="00EC371B" w:rsidP="00770E88">
            <w:pPr>
              <w:pStyle w:val="TAC"/>
              <w:rPr>
                <w:ins w:id="503" w:author="Lenovo" w:date="2021-10-18T14:06:00Z"/>
                <w:rFonts w:eastAsia="宋体"/>
                <w:szCs w:val="18"/>
                <w:lang w:val="en-US" w:eastAsia="zh-CN"/>
              </w:rPr>
            </w:pPr>
            <w:ins w:id="504" w:author="Lenovo" w:date="2021-10-18T14:06:00Z">
              <w:r>
                <w:rPr>
                  <w:rFonts w:eastAsia="宋体" w:hint="eastAsia"/>
                  <w:szCs w:val="18"/>
                  <w:lang w:val="en-US" w:eastAsia="zh-CN"/>
                </w:rPr>
                <w:t>r</w:t>
              </w:r>
              <w:r>
                <w:rPr>
                  <w:rFonts w:eastAsia="宋体"/>
                  <w:szCs w:val="18"/>
                  <w:lang w:val="en-US" w:eastAsia="zh-CN"/>
                </w:rPr>
                <w:t>eject</w:t>
              </w:r>
            </w:ins>
          </w:p>
        </w:tc>
      </w:tr>
      <w:tr w:rsidR="00EC371B" w:rsidRPr="00FD71AD" w14:paraId="32A3CC04" w14:textId="77777777" w:rsidTr="00770E88">
        <w:trPr>
          <w:ins w:id="505" w:author="Lenovo" w:date="2021-10-18T14:06:00Z"/>
        </w:trPr>
        <w:tc>
          <w:tcPr>
            <w:tcW w:w="2268" w:type="dxa"/>
          </w:tcPr>
          <w:p w14:paraId="15427659" w14:textId="77777777" w:rsidR="00EC371B" w:rsidRDefault="00EC371B" w:rsidP="00770E88">
            <w:pPr>
              <w:pStyle w:val="TAL"/>
              <w:rPr>
                <w:ins w:id="506" w:author="Lenovo" w:date="2021-10-18T14:06:00Z"/>
                <w:rFonts w:eastAsia="宋体"/>
                <w:szCs w:val="18"/>
                <w:lang w:val="en-US" w:eastAsia="zh-CN"/>
              </w:rPr>
            </w:pPr>
            <w:ins w:id="507" w:author="Lenovo" w:date="2021-10-18T14:06:00Z">
              <w:r>
                <w:rPr>
                  <w:rFonts w:eastAsiaTheme="minorEastAsia" w:hint="eastAsia"/>
                  <w:lang w:eastAsia="zh-CN"/>
                </w:rPr>
                <w:t>A</w:t>
              </w:r>
              <w:r>
                <w:rPr>
                  <w:rFonts w:eastAsiaTheme="minorEastAsia"/>
                  <w:lang w:eastAsia="zh-CN"/>
                </w:rPr>
                <w:t>rea Session ID</w:t>
              </w:r>
            </w:ins>
          </w:p>
        </w:tc>
        <w:tc>
          <w:tcPr>
            <w:tcW w:w="1021" w:type="dxa"/>
          </w:tcPr>
          <w:p w14:paraId="31C2E051" w14:textId="77777777" w:rsidR="00EC371B" w:rsidRDefault="00EC371B" w:rsidP="00770E88">
            <w:pPr>
              <w:pStyle w:val="TAL"/>
              <w:rPr>
                <w:ins w:id="508" w:author="Lenovo" w:date="2021-10-18T14:06:00Z"/>
                <w:rFonts w:eastAsia="宋体"/>
                <w:szCs w:val="18"/>
                <w:lang w:val="en-US" w:eastAsia="zh-CN"/>
              </w:rPr>
            </w:pPr>
            <w:ins w:id="509" w:author="Lenovo" w:date="2021-10-18T14:06:00Z">
              <w:r>
                <w:rPr>
                  <w:rFonts w:eastAsia="宋体"/>
                  <w:szCs w:val="18"/>
                  <w:lang w:val="en-US" w:eastAsia="zh-CN"/>
                </w:rPr>
                <w:t>O</w:t>
              </w:r>
            </w:ins>
          </w:p>
        </w:tc>
        <w:tc>
          <w:tcPr>
            <w:tcW w:w="1031" w:type="dxa"/>
          </w:tcPr>
          <w:p w14:paraId="1C244ECE" w14:textId="77777777" w:rsidR="00EC371B" w:rsidRPr="00FD71AD" w:rsidRDefault="00EC371B" w:rsidP="00770E88">
            <w:pPr>
              <w:pStyle w:val="TAL"/>
              <w:rPr>
                <w:ins w:id="510" w:author="Lenovo" w:date="2021-10-18T14:06:00Z"/>
                <w:lang w:eastAsia="ja-JP"/>
              </w:rPr>
            </w:pPr>
          </w:p>
        </w:tc>
        <w:tc>
          <w:tcPr>
            <w:tcW w:w="1512" w:type="dxa"/>
          </w:tcPr>
          <w:p w14:paraId="37F00456" w14:textId="77777777" w:rsidR="00EC371B" w:rsidRDefault="00EC371B" w:rsidP="00770E88">
            <w:pPr>
              <w:pStyle w:val="TAL"/>
              <w:rPr>
                <w:ins w:id="511" w:author="Lenovo" w:date="2021-10-18T14:06:00Z"/>
                <w:rFonts w:eastAsia="宋体"/>
                <w:szCs w:val="18"/>
                <w:lang w:val="en-US" w:eastAsia="zh-CN"/>
              </w:rPr>
            </w:pPr>
            <w:ins w:id="512" w:author="Lenovo" w:date="2021-10-18T14:06: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0DE3265F" w14:textId="77777777" w:rsidR="00EC371B" w:rsidRPr="00FD71AD" w:rsidRDefault="00EC371B" w:rsidP="00770E88">
            <w:pPr>
              <w:pStyle w:val="TAL"/>
              <w:rPr>
                <w:ins w:id="513" w:author="Lenovo" w:date="2021-10-18T14:06:00Z"/>
                <w:lang w:eastAsia="ja-JP"/>
              </w:rPr>
            </w:pPr>
          </w:p>
        </w:tc>
        <w:tc>
          <w:tcPr>
            <w:tcW w:w="1080" w:type="dxa"/>
          </w:tcPr>
          <w:p w14:paraId="5E43B6CB" w14:textId="77777777" w:rsidR="00EC371B" w:rsidRDefault="00EC371B" w:rsidP="00770E88">
            <w:pPr>
              <w:pStyle w:val="TAC"/>
              <w:rPr>
                <w:ins w:id="514" w:author="Lenovo" w:date="2021-10-18T14:06:00Z"/>
                <w:rFonts w:eastAsia="宋体"/>
                <w:szCs w:val="18"/>
                <w:lang w:val="en-US" w:eastAsia="zh-CN"/>
              </w:rPr>
            </w:pPr>
            <w:ins w:id="515" w:author="Lenovo" w:date="2021-10-18T14:06:00Z">
              <w:r>
                <w:rPr>
                  <w:rFonts w:eastAsia="宋体" w:hint="eastAsia"/>
                  <w:szCs w:val="18"/>
                  <w:lang w:val="en-US" w:eastAsia="zh-CN"/>
                </w:rPr>
                <w:t>Y</w:t>
              </w:r>
              <w:r>
                <w:rPr>
                  <w:rFonts w:eastAsia="宋体"/>
                  <w:szCs w:val="18"/>
                  <w:lang w:val="en-US" w:eastAsia="zh-CN"/>
                </w:rPr>
                <w:t>ES</w:t>
              </w:r>
            </w:ins>
          </w:p>
        </w:tc>
        <w:tc>
          <w:tcPr>
            <w:tcW w:w="1080" w:type="dxa"/>
          </w:tcPr>
          <w:p w14:paraId="66C870FF" w14:textId="77777777" w:rsidR="00EC371B" w:rsidRDefault="00EC371B" w:rsidP="00770E88">
            <w:pPr>
              <w:pStyle w:val="TAC"/>
              <w:rPr>
                <w:ins w:id="516" w:author="Lenovo" w:date="2021-10-18T14:06:00Z"/>
                <w:rFonts w:eastAsia="宋体"/>
                <w:szCs w:val="18"/>
                <w:lang w:val="en-US" w:eastAsia="zh-CN"/>
              </w:rPr>
            </w:pPr>
            <w:ins w:id="517" w:author="Lenovo" w:date="2021-10-18T14:06:00Z">
              <w:r>
                <w:rPr>
                  <w:rFonts w:eastAsia="宋体"/>
                  <w:szCs w:val="18"/>
                  <w:lang w:val="en-US" w:eastAsia="zh-CN"/>
                </w:rPr>
                <w:t>ignore</w:t>
              </w:r>
            </w:ins>
          </w:p>
        </w:tc>
      </w:tr>
      <w:tr w:rsidR="00EC371B" w:rsidRPr="00FD71AD" w14:paraId="49B9FE2B" w14:textId="77777777" w:rsidTr="00770E88">
        <w:trPr>
          <w:ins w:id="518" w:author="Lenovo" w:date="2021-10-18T14:06:00Z"/>
        </w:trPr>
        <w:tc>
          <w:tcPr>
            <w:tcW w:w="2268" w:type="dxa"/>
          </w:tcPr>
          <w:p w14:paraId="50D68613" w14:textId="77777777" w:rsidR="00EC371B" w:rsidRDefault="00EC371B" w:rsidP="00770E88">
            <w:pPr>
              <w:pStyle w:val="TAL"/>
              <w:rPr>
                <w:ins w:id="519" w:author="Lenovo" w:date="2021-10-18T14:06:00Z"/>
                <w:rFonts w:eastAsiaTheme="minorEastAsia"/>
                <w:lang w:eastAsia="zh-CN"/>
              </w:rPr>
            </w:pPr>
            <w:ins w:id="520" w:author="Lenovo" w:date="2021-10-18T14:06:00Z">
              <w:r w:rsidRPr="00D629EF">
                <w:rPr>
                  <w:lang w:eastAsia="ja-JP"/>
                </w:rPr>
                <w:t>Cause</w:t>
              </w:r>
            </w:ins>
          </w:p>
        </w:tc>
        <w:tc>
          <w:tcPr>
            <w:tcW w:w="1021" w:type="dxa"/>
          </w:tcPr>
          <w:p w14:paraId="50E271D3" w14:textId="77777777" w:rsidR="00EC371B" w:rsidRDefault="00EC371B" w:rsidP="00770E88">
            <w:pPr>
              <w:pStyle w:val="TAL"/>
              <w:rPr>
                <w:ins w:id="521" w:author="Lenovo" w:date="2021-10-18T14:06:00Z"/>
                <w:rFonts w:eastAsia="宋体"/>
                <w:szCs w:val="18"/>
                <w:lang w:val="en-US" w:eastAsia="zh-CN"/>
              </w:rPr>
            </w:pPr>
            <w:ins w:id="522" w:author="Lenovo" w:date="2021-10-18T14:06:00Z">
              <w:r w:rsidRPr="00D629EF">
                <w:rPr>
                  <w:lang w:eastAsia="ja-JP"/>
                </w:rPr>
                <w:t>M</w:t>
              </w:r>
            </w:ins>
          </w:p>
        </w:tc>
        <w:tc>
          <w:tcPr>
            <w:tcW w:w="1031" w:type="dxa"/>
          </w:tcPr>
          <w:p w14:paraId="1A358D36" w14:textId="77777777" w:rsidR="00EC371B" w:rsidRPr="00FD71AD" w:rsidRDefault="00EC371B" w:rsidP="00770E88">
            <w:pPr>
              <w:pStyle w:val="TAL"/>
              <w:rPr>
                <w:ins w:id="523" w:author="Lenovo" w:date="2021-10-18T14:06:00Z"/>
                <w:lang w:eastAsia="ja-JP"/>
              </w:rPr>
            </w:pPr>
          </w:p>
        </w:tc>
        <w:tc>
          <w:tcPr>
            <w:tcW w:w="1512" w:type="dxa"/>
          </w:tcPr>
          <w:p w14:paraId="13771721" w14:textId="77777777" w:rsidR="00EC371B" w:rsidRDefault="00EC371B" w:rsidP="00770E88">
            <w:pPr>
              <w:pStyle w:val="TAL"/>
              <w:rPr>
                <w:ins w:id="524" w:author="Lenovo" w:date="2021-10-18T14:06:00Z"/>
                <w:rFonts w:eastAsia="宋体"/>
                <w:szCs w:val="18"/>
                <w:lang w:val="en-US" w:eastAsia="zh-CN"/>
              </w:rPr>
            </w:pPr>
            <w:ins w:id="525" w:author="Lenovo" w:date="2021-10-18T14:06:00Z">
              <w:r w:rsidRPr="00D629EF">
                <w:rPr>
                  <w:lang w:eastAsia="ja-JP"/>
                </w:rPr>
                <w:t>9.3.1.2</w:t>
              </w:r>
            </w:ins>
          </w:p>
        </w:tc>
        <w:tc>
          <w:tcPr>
            <w:tcW w:w="1728" w:type="dxa"/>
          </w:tcPr>
          <w:p w14:paraId="5ABEFD8A" w14:textId="77777777" w:rsidR="00EC371B" w:rsidRPr="00FD71AD" w:rsidRDefault="00EC371B" w:rsidP="00770E88">
            <w:pPr>
              <w:pStyle w:val="TAL"/>
              <w:rPr>
                <w:ins w:id="526" w:author="Lenovo" w:date="2021-10-18T14:06:00Z"/>
                <w:lang w:eastAsia="ja-JP"/>
              </w:rPr>
            </w:pPr>
          </w:p>
        </w:tc>
        <w:tc>
          <w:tcPr>
            <w:tcW w:w="1080" w:type="dxa"/>
          </w:tcPr>
          <w:p w14:paraId="6C118BF2" w14:textId="77777777" w:rsidR="00EC371B" w:rsidRDefault="00EC371B" w:rsidP="00770E88">
            <w:pPr>
              <w:pStyle w:val="TAC"/>
              <w:rPr>
                <w:ins w:id="527" w:author="Lenovo" w:date="2021-10-18T14:06:00Z"/>
                <w:rFonts w:eastAsia="宋体"/>
                <w:szCs w:val="18"/>
                <w:lang w:val="en-US" w:eastAsia="zh-CN"/>
              </w:rPr>
            </w:pPr>
            <w:ins w:id="528" w:author="Lenovo" w:date="2021-10-18T14:06:00Z">
              <w:r w:rsidRPr="00D629EF">
                <w:rPr>
                  <w:lang w:eastAsia="ja-JP"/>
                </w:rPr>
                <w:t>YES</w:t>
              </w:r>
            </w:ins>
          </w:p>
        </w:tc>
        <w:tc>
          <w:tcPr>
            <w:tcW w:w="1080" w:type="dxa"/>
          </w:tcPr>
          <w:p w14:paraId="7832A392" w14:textId="77777777" w:rsidR="00EC371B" w:rsidRDefault="00EC371B" w:rsidP="00770E88">
            <w:pPr>
              <w:pStyle w:val="TAC"/>
              <w:rPr>
                <w:ins w:id="529" w:author="Lenovo" w:date="2021-10-18T14:06:00Z"/>
                <w:rFonts w:eastAsia="宋体"/>
                <w:szCs w:val="18"/>
                <w:lang w:val="en-US" w:eastAsia="zh-CN"/>
              </w:rPr>
            </w:pPr>
            <w:ins w:id="530" w:author="Lenovo" w:date="2021-10-18T14:06:00Z">
              <w:r w:rsidRPr="00D629EF">
                <w:rPr>
                  <w:lang w:eastAsia="ja-JP"/>
                </w:rPr>
                <w:t>ignore</w:t>
              </w:r>
            </w:ins>
          </w:p>
        </w:tc>
      </w:tr>
    </w:tbl>
    <w:p w14:paraId="7F588146" w14:textId="77777777" w:rsidR="00EC371B" w:rsidRDefault="00EC371B" w:rsidP="00EC371B">
      <w:pPr>
        <w:rPr>
          <w:ins w:id="531" w:author="Lenovo" w:date="2021-10-18T14:06:00Z"/>
          <w:rFonts w:eastAsia="宋体"/>
          <w:lang w:val="en-US" w:eastAsia="zh-CN"/>
        </w:rPr>
      </w:pPr>
    </w:p>
    <w:p w14:paraId="0164497A" w14:textId="77777777" w:rsidR="00EC371B" w:rsidRPr="00FD71AD" w:rsidRDefault="00EC371B" w:rsidP="00EC371B">
      <w:pPr>
        <w:pStyle w:val="4"/>
        <w:rPr>
          <w:ins w:id="532" w:author="Lenovo" w:date="2021-10-18T14:06:00Z"/>
        </w:rPr>
      </w:pPr>
      <w:ins w:id="533" w:author="Lenovo" w:date="2021-10-18T14:06:00Z">
        <w:r>
          <w:t>9.</w:t>
        </w:r>
        <w:proofErr w:type="gramStart"/>
        <w:r>
          <w:t>2.x</w:t>
        </w:r>
        <w:r w:rsidRPr="00FD71AD">
          <w:t>.</w:t>
        </w:r>
        <w:proofErr w:type="gramEnd"/>
        <w:r>
          <w:t>2b</w:t>
        </w:r>
        <w:r w:rsidRPr="00FD71AD">
          <w:tab/>
        </w:r>
        <w:r>
          <w:t>MULTICAST DISTRIBUTION RELEASE RESPONSE</w:t>
        </w:r>
      </w:ins>
    </w:p>
    <w:p w14:paraId="7F638849" w14:textId="4489A9D5" w:rsidR="00EC371B" w:rsidRPr="00FD71AD" w:rsidRDefault="00EC371B" w:rsidP="00EC371B">
      <w:pPr>
        <w:rPr>
          <w:ins w:id="534" w:author="Lenovo" w:date="2021-10-18T14:06:00Z"/>
        </w:rPr>
      </w:pPr>
      <w:ins w:id="535" w:author="Lenovo" w:date="2021-10-18T14:06:00Z">
        <w:r w:rsidRPr="00FD71AD">
          <w:t>This message is sent by the gNB-CU-</w:t>
        </w:r>
        <w:r>
          <w:t>C</w:t>
        </w:r>
        <w:r w:rsidRPr="00FD71AD">
          <w:t xml:space="preserve">P </w:t>
        </w:r>
      </w:ins>
      <w:ins w:id="536" w:author="Lenovo" w:date="2021-10-18T14:13:00Z">
        <w:r w:rsidR="00922D29">
          <w:t>or</w:t>
        </w:r>
      </w:ins>
      <w:ins w:id="537" w:author="Lenovo" w:date="2021-10-18T14:06:00Z">
        <w:r>
          <w:t xml:space="preserve"> the gNB-CU-UP </w:t>
        </w:r>
        <w:r w:rsidRPr="00FD71AD">
          <w:t xml:space="preserve">to </w:t>
        </w:r>
        <w:r>
          <w:t>confirm</w:t>
        </w:r>
        <w:r w:rsidRPr="00FD71AD">
          <w:t xml:space="preserve"> </w:t>
        </w:r>
        <w:r>
          <w:t xml:space="preserve">the release of the NG-U transport for </w:t>
        </w:r>
        <w:proofErr w:type="gramStart"/>
        <w:r>
          <w:t>a</w:t>
        </w:r>
        <w:proofErr w:type="gramEnd"/>
        <w:r>
          <w:t xml:space="preserve"> MBS Session</w:t>
        </w:r>
        <w:r w:rsidRPr="00FD71AD">
          <w:t>.</w:t>
        </w:r>
      </w:ins>
    </w:p>
    <w:p w14:paraId="287056DA" w14:textId="77777777" w:rsidR="00EC371B" w:rsidRPr="00405AE6" w:rsidRDefault="00EC371B" w:rsidP="00EC371B">
      <w:pPr>
        <w:rPr>
          <w:ins w:id="538" w:author="Lenovo" w:date="2021-10-18T14:06:00Z"/>
        </w:rPr>
      </w:pPr>
      <w:ins w:id="539" w:author="Lenovo" w:date="2021-10-18T14:06:00Z">
        <w:r w:rsidRPr="00FD71AD">
          <w:t>Direction: gNB-CU-</w:t>
        </w:r>
        <w:r>
          <w:t>C</w:t>
        </w:r>
        <w:r w:rsidRPr="00FD71AD">
          <w:t xml:space="preserve">P </w:t>
        </w:r>
        <w:r w:rsidRPr="00FD71AD">
          <w:sym w:font="Symbol" w:char="F0AE"/>
        </w:r>
        <w:r w:rsidRPr="00FD71AD">
          <w:t xml:space="preserve"> gNB-CU-</w:t>
        </w:r>
        <w:r>
          <w:t>U</w:t>
        </w:r>
        <w:r w:rsidRPr="00FD71AD">
          <w:t>P</w:t>
        </w:r>
        <w:r>
          <w:t xml:space="preserve"> and </w:t>
        </w:r>
        <w:r w:rsidRPr="00FD71AD">
          <w:t>gNB-CU-</w:t>
        </w:r>
        <w:r>
          <w:t>U</w:t>
        </w:r>
        <w:r w:rsidRPr="00FD71AD">
          <w:t xml:space="preserve">P </w:t>
        </w:r>
        <w:r w:rsidRPr="00FD71AD">
          <w:sym w:font="Symbol" w:char="F0AE"/>
        </w:r>
        <w:r w:rsidRPr="00FD71AD">
          <w:t xml:space="preserve"> gNB-CU-</w:t>
        </w:r>
        <w:r>
          <w:t>C</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71B" w:rsidRPr="00FD71AD" w14:paraId="2C4E2DB0" w14:textId="77777777" w:rsidTr="00770E88">
        <w:trPr>
          <w:ins w:id="540" w:author="Lenovo" w:date="2021-10-18T14:06:00Z"/>
        </w:trPr>
        <w:tc>
          <w:tcPr>
            <w:tcW w:w="2268" w:type="dxa"/>
          </w:tcPr>
          <w:p w14:paraId="78C0B1A6" w14:textId="77777777" w:rsidR="00EC371B" w:rsidRPr="00FD71AD" w:rsidRDefault="00EC371B" w:rsidP="00770E88">
            <w:pPr>
              <w:pStyle w:val="TAH"/>
              <w:rPr>
                <w:ins w:id="541" w:author="Lenovo" w:date="2021-10-18T14:06:00Z"/>
                <w:lang w:eastAsia="ja-JP"/>
              </w:rPr>
            </w:pPr>
            <w:ins w:id="542" w:author="Lenovo" w:date="2021-10-18T14:06:00Z">
              <w:r w:rsidRPr="00FD71AD">
                <w:rPr>
                  <w:lang w:eastAsia="ja-JP"/>
                </w:rPr>
                <w:t>IE/Group Name</w:t>
              </w:r>
            </w:ins>
          </w:p>
        </w:tc>
        <w:tc>
          <w:tcPr>
            <w:tcW w:w="1021" w:type="dxa"/>
          </w:tcPr>
          <w:p w14:paraId="136C1FF3" w14:textId="77777777" w:rsidR="00EC371B" w:rsidRPr="00FD71AD" w:rsidRDefault="00EC371B" w:rsidP="00770E88">
            <w:pPr>
              <w:pStyle w:val="TAH"/>
              <w:rPr>
                <w:ins w:id="543" w:author="Lenovo" w:date="2021-10-18T14:06:00Z"/>
                <w:lang w:eastAsia="ja-JP"/>
              </w:rPr>
            </w:pPr>
            <w:ins w:id="544" w:author="Lenovo" w:date="2021-10-18T14:06:00Z">
              <w:r w:rsidRPr="00FD71AD">
                <w:rPr>
                  <w:lang w:eastAsia="ja-JP"/>
                </w:rPr>
                <w:t>Presence</w:t>
              </w:r>
            </w:ins>
          </w:p>
        </w:tc>
        <w:tc>
          <w:tcPr>
            <w:tcW w:w="1031" w:type="dxa"/>
          </w:tcPr>
          <w:p w14:paraId="36125D75" w14:textId="77777777" w:rsidR="00EC371B" w:rsidRPr="00FD71AD" w:rsidRDefault="00EC371B" w:rsidP="00770E88">
            <w:pPr>
              <w:pStyle w:val="TAH"/>
              <w:rPr>
                <w:ins w:id="545" w:author="Lenovo" w:date="2021-10-18T14:06:00Z"/>
                <w:lang w:eastAsia="ja-JP"/>
              </w:rPr>
            </w:pPr>
            <w:ins w:id="546" w:author="Lenovo" w:date="2021-10-18T14:06:00Z">
              <w:r w:rsidRPr="00FD71AD">
                <w:rPr>
                  <w:lang w:eastAsia="ja-JP"/>
                </w:rPr>
                <w:t>Range</w:t>
              </w:r>
            </w:ins>
          </w:p>
        </w:tc>
        <w:tc>
          <w:tcPr>
            <w:tcW w:w="1512" w:type="dxa"/>
          </w:tcPr>
          <w:p w14:paraId="79982379" w14:textId="77777777" w:rsidR="00EC371B" w:rsidRPr="00FD71AD" w:rsidRDefault="00EC371B" w:rsidP="00770E88">
            <w:pPr>
              <w:pStyle w:val="TAH"/>
              <w:rPr>
                <w:ins w:id="547" w:author="Lenovo" w:date="2021-10-18T14:06:00Z"/>
                <w:lang w:eastAsia="ja-JP"/>
              </w:rPr>
            </w:pPr>
            <w:ins w:id="548" w:author="Lenovo" w:date="2021-10-18T14:06:00Z">
              <w:r w:rsidRPr="00FD71AD">
                <w:rPr>
                  <w:lang w:eastAsia="ja-JP"/>
                </w:rPr>
                <w:t>IE type and reference</w:t>
              </w:r>
            </w:ins>
          </w:p>
        </w:tc>
        <w:tc>
          <w:tcPr>
            <w:tcW w:w="1728" w:type="dxa"/>
          </w:tcPr>
          <w:p w14:paraId="5C95CE38" w14:textId="77777777" w:rsidR="00EC371B" w:rsidRPr="00FD71AD" w:rsidRDefault="00EC371B" w:rsidP="00770E88">
            <w:pPr>
              <w:pStyle w:val="TAH"/>
              <w:rPr>
                <w:ins w:id="549" w:author="Lenovo" w:date="2021-10-18T14:06:00Z"/>
                <w:lang w:eastAsia="ja-JP"/>
              </w:rPr>
            </w:pPr>
            <w:ins w:id="550" w:author="Lenovo" w:date="2021-10-18T14:06:00Z">
              <w:r w:rsidRPr="00FD71AD">
                <w:rPr>
                  <w:lang w:eastAsia="ja-JP"/>
                </w:rPr>
                <w:t>Semantics description</w:t>
              </w:r>
            </w:ins>
          </w:p>
        </w:tc>
        <w:tc>
          <w:tcPr>
            <w:tcW w:w="1080" w:type="dxa"/>
          </w:tcPr>
          <w:p w14:paraId="7A151E85" w14:textId="77777777" w:rsidR="00EC371B" w:rsidRPr="00FD71AD" w:rsidRDefault="00EC371B" w:rsidP="00770E88">
            <w:pPr>
              <w:pStyle w:val="TAH"/>
              <w:rPr>
                <w:ins w:id="551" w:author="Lenovo" w:date="2021-10-18T14:06:00Z"/>
                <w:lang w:eastAsia="ja-JP"/>
              </w:rPr>
            </w:pPr>
            <w:ins w:id="552" w:author="Lenovo" w:date="2021-10-18T14:06:00Z">
              <w:r w:rsidRPr="00FD71AD">
                <w:rPr>
                  <w:lang w:eastAsia="ja-JP"/>
                </w:rPr>
                <w:t>Criticality</w:t>
              </w:r>
            </w:ins>
          </w:p>
        </w:tc>
        <w:tc>
          <w:tcPr>
            <w:tcW w:w="1080" w:type="dxa"/>
          </w:tcPr>
          <w:p w14:paraId="1740CEE7" w14:textId="77777777" w:rsidR="00EC371B" w:rsidRPr="00FD71AD" w:rsidRDefault="00EC371B" w:rsidP="00770E88">
            <w:pPr>
              <w:pStyle w:val="TAH"/>
              <w:rPr>
                <w:ins w:id="553" w:author="Lenovo" w:date="2021-10-18T14:06:00Z"/>
                <w:lang w:eastAsia="ja-JP"/>
              </w:rPr>
            </w:pPr>
            <w:ins w:id="554" w:author="Lenovo" w:date="2021-10-18T14:06:00Z">
              <w:r w:rsidRPr="00FD71AD">
                <w:rPr>
                  <w:lang w:eastAsia="ja-JP"/>
                </w:rPr>
                <w:t>Assigned Criticality</w:t>
              </w:r>
            </w:ins>
          </w:p>
        </w:tc>
      </w:tr>
      <w:tr w:rsidR="00EC371B" w:rsidRPr="00FD71AD" w14:paraId="2B79A243" w14:textId="77777777" w:rsidTr="00770E88">
        <w:trPr>
          <w:ins w:id="555" w:author="Lenovo" w:date="2021-10-18T14:06:00Z"/>
        </w:trPr>
        <w:tc>
          <w:tcPr>
            <w:tcW w:w="2268" w:type="dxa"/>
          </w:tcPr>
          <w:p w14:paraId="4E3B9480" w14:textId="77777777" w:rsidR="00EC371B" w:rsidRPr="00FD71AD" w:rsidRDefault="00EC371B" w:rsidP="00770E88">
            <w:pPr>
              <w:pStyle w:val="TAL"/>
              <w:rPr>
                <w:ins w:id="556" w:author="Lenovo" w:date="2021-10-18T14:06:00Z"/>
                <w:lang w:eastAsia="ja-JP"/>
              </w:rPr>
            </w:pPr>
            <w:ins w:id="557" w:author="Lenovo" w:date="2021-10-18T14:06:00Z">
              <w:r w:rsidRPr="00FD71AD">
                <w:rPr>
                  <w:lang w:eastAsia="ja-JP"/>
                </w:rPr>
                <w:t>Message Type</w:t>
              </w:r>
            </w:ins>
          </w:p>
        </w:tc>
        <w:tc>
          <w:tcPr>
            <w:tcW w:w="1021" w:type="dxa"/>
          </w:tcPr>
          <w:p w14:paraId="5EBCCAFD" w14:textId="77777777" w:rsidR="00EC371B" w:rsidRPr="00FD71AD" w:rsidRDefault="00EC371B" w:rsidP="00770E88">
            <w:pPr>
              <w:pStyle w:val="TAL"/>
              <w:rPr>
                <w:ins w:id="558" w:author="Lenovo" w:date="2021-10-18T14:06:00Z"/>
                <w:lang w:eastAsia="ja-JP"/>
              </w:rPr>
            </w:pPr>
            <w:ins w:id="559" w:author="Lenovo" w:date="2021-10-18T14:06:00Z">
              <w:r w:rsidRPr="00FD71AD">
                <w:rPr>
                  <w:lang w:eastAsia="ja-JP"/>
                </w:rPr>
                <w:t>M</w:t>
              </w:r>
            </w:ins>
          </w:p>
        </w:tc>
        <w:tc>
          <w:tcPr>
            <w:tcW w:w="1031" w:type="dxa"/>
          </w:tcPr>
          <w:p w14:paraId="0BC4399C" w14:textId="77777777" w:rsidR="00EC371B" w:rsidRPr="00FD71AD" w:rsidRDefault="00EC371B" w:rsidP="00770E88">
            <w:pPr>
              <w:pStyle w:val="TAL"/>
              <w:rPr>
                <w:ins w:id="560" w:author="Lenovo" w:date="2021-10-18T14:06:00Z"/>
                <w:lang w:eastAsia="ja-JP"/>
              </w:rPr>
            </w:pPr>
          </w:p>
        </w:tc>
        <w:tc>
          <w:tcPr>
            <w:tcW w:w="1512" w:type="dxa"/>
          </w:tcPr>
          <w:p w14:paraId="01E2C628" w14:textId="77777777" w:rsidR="00EC371B" w:rsidRPr="00FD71AD" w:rsidRDefault="00EC371B" w:rsidP="00770E88">
            <w:pPr>
              <w:pStyle w:val="TAL"/>
              <w:rPr>
                <w:ins w:id="561" w:author="Lenovo" w:date="2021-10-18T14:06:00Z"/>
                <w:lang w:eastAsia="ja-JP"/>
              </w:rPr>
            </w:pPr>
            <w:ins w:id="562" w:author="Lenovo" w:date="2021-10-18T14:06:00Z">
              <w:r w:rsidRPr="00FD71AD">
                <w:rPr>
                  <w:lang w:eastAsia="ja-JP"/>
                </w:rPr>
                <w:t>9.3.1.1</w:t>
              </w:r>
            </w:ins>
          </w:p>
        </w:tc>
        <w:tc>
          <w:tcPr>
            <w:tcW w:w="1728" w:type="dxa"/>
          </w:tcPr>
          <w:p w14:paraId="73D88DA6" w14:textId="77777777" w:rsidR="00EC371B" w:rsidRPr="00FD71AD" w:rsidRDefault="00EC371B" w:rsidP="00770E88">
            <w:pPr>
              <w:pStyle w:val="TAL"/>
              <w:rPr>
                <w:ins w:id="563" w:author="Lenovo" w:date="2021-10-18T14:06:00Z"/>
                <w:lang w:eastAsia="ja-JP"/>
              </w:rPr>
            </w:pPr>
          </w:p>
        </w:tc>
        <w:tc>
          <w:tcPr>
            <w:tcW w:w="1080" w:type="dxa"/>
          </w:tcPr>
          <w:p w14:paraId="55BEFE16" w14:textId="77777777" w:rsidR="00EC371B" w:rsidRPr="00FD71AD" w:rsidRDefault="00EC371B" w:rsidP="00770E88">
            <w:pPr>
              <w:pStyle w:val="TAC"/>
              <w:rPr>
                <w:ins w:id="564" w:author="Lenovo" w:date="2021-10-18T14:06:00Z"/>
                <w:lang w:eastAsia="ja-JP"/>
              </w:rPr>
            </w:pPr>
            <w:ins w:id="565" w:author="Lenovo" w:date="2021-10-18T14:06:00Z">
              <w:r w:rsidRPr="00FD71AD">
                <w:rPr>
                  <w:lang w:eastAsia="ja-JP"/>
                </w:rPr>
                <w:t>YES</w:t>
              </w:r>
            </w:ins>
          </w:p>
        </w:tc>
        <w:tc>
          <w:tcPr>
            <w:tcW w:w="1080" w:type="dxa"/>
          </w:tcPr>
          <w:p w14:paraId="1B26683D" w14:textId="77777777" w:rsidR="00EC371B" w:rsidRPr="00FD71AD" w:rsidRDefault="00EC371B" w:rsidP="00770E88">
            <w:pPr>
              <w:pStyle w:val="TAC"/>
              <w:rPr>
                <w:ins w:id="566" w:author="Lenovo" w:date="2021-10-18T14:06:00Z"/>
                <w:lang w:eastAsia="ja-JP"/>
              </w:rPr>
            </w:pPr>
            <w:ins w:id="567" w:author="Lenovo" w:date="2021-10-18T14:06:00Z">
              <w:r w:rsidRPr="00FD71AD">
                <w:rPr>
                  <w:rFonts w:eastAsia="宋体"/>
                  <w:szCs w:val="18"/>
                  <w:lang w:val="en-US" w:eastAsia="ja-JP"/>
                </w:rPr>
                <w:t>reject</w:t>
              </w:r>
            </w:ins>
          </w:p>
        </w:tc>
      </w:tr>
      <w:tr w:rsidR="00EC371B" w:rsidRPr="00FD71AD" w14:paraId="75981CDB" w14:textId="77777777" w:rsidTr="00770E88">
        <w:trPr>
          <w:ins w:id="568" w:author="Lenovo" w:date="2021-10-18T14:06:00Z"/>
        </w:trPr>
        <w:tc>
          <w:tcPr>
            <w:tcW w:w="2268" w:type="dxa"/>
          </w:tcPr>
          <w:p w14:paraId="74529D5B" w14:textId="77777777" w:rsidR="00EC371B" w:rsidRPr="00FD71AD" w:rsidRDefault="00EC371B" w:rsidP="00770E88">
            <w:pPr>
              <w:pStyle w:val="TAL"/>
              <w:rPr>
                <w:ins w:id="569" w:author="Lenovo" w:date="2021-10-18T14:06:00Z"/>
                <w:rFonts w:eastAsia="MS Mincho"/>
                <w:lang w:eastAsia="ja-JP"/>
              </w:rPr>
            </w:pPr>
            <w:ins w:id="570" w:author="Lenovo" w:date="2021-10-18T14:06:00Z">
              <w:r w:rsidRPr="00FD71AD">
                <w:rPr>
                  <w:rFonts w:eastAsia="宋体"/>
                  <w:szCs w:val="18"/>
                  <w:lang w:val="en-US" w:eastAsia="ja-JP"/>
                </w:rPr>
                <w:t>Transaction ID</w:t>
              </w:r>
            </w:ins>
          </w:p>
        </w:tc>
        <w:tc>
          <w:tcPr>
            <w:tcW w:w="1021" w:type="dxa"/>
          </w:tcPr>
          <w:p w14:paraId="206BB508" w14:textId="77777777" w:rsidR="00EC371B" w:rsidRPr="00FD71AD" w:rsidRDefault="00EC371B" w:rsidP="00770E88">
            <w:pPr>
              <w:pStyle w:val="TAL"/>
              <w:rPr>
                <w:ins w:id="571" w:author="Lenovo" w:date="2021-10-18T14:06:00Z"/>
                <w:rFonts w:eastAsia="MS Mincho"/>
                <w:lang w:eastAsia="ja-JP"/>
              </w:rPr>
            </w:pPr>
            <w:ins w:id="572" w:author="Lenovo" w:date="2021-10-18T14:06:00Z">
              <w:r w:rsidRPr="00FD71AD">
                <w:rPr>
                  <w:rFonts w:eastAsia="宋体"/>
                  <w:szCs w:val="18"/>
                  <w:lang w:val="en-US" w:eastAsia="ja-JP"/>
                </w:rPr>
                <w:t>M</w:t>
              </w:r>
            </w:ins>
          </w:p>
        </w:tc>
        <w:tc>
          <w:tcPr>
            <w:tcW w:w="1031" w:type="dxa"/>
          </w:tcPr>
          <w:p w14:paraId="5F0CA8E1" w14:textId="77777777" w:rsidR="00EC371B" w:rsidRPr="00FD71AD" w:rsidRDefault="00EC371B" w:rsidP="00770E88">
            <w:pPr>
              <w:pStyle w:val="TAL"/>
              <w:rPr>
                <w:ins w:id="573" w:author="Lenovo" w:date="2021-10-18T14:06:00Z"/>
                <w:lang w:eastAsia="ja-JP"/>
              </w:rPr>
            </w:pPr>
          </w:p>
        </w:tc>
        <w:tc>
          <w:tcPr>
            <w:tcW w:w="1512" w:type="dxa"/>
          </w:tcPr>
          <w:p w14:paraId="03B7A9B1" w14:textId="77777777" w:rsidR="00EC371B" w:rsidRPr="00FD71AD" w:rsidRDefault="00EC371B" w:rsidP="00770E88">
            <w:pPr>
              <w:pStyle w:val="TAL"/>
              <w:rPr>
                <w:ins w:id="574" w:author="Lenovo" w:date="2021-10-18T14:06:00Z"/>
                <w:lang w:eastAsia="ja-JP"/>
              </w:rPr>
            </w:pPr>
            <w:ins w:id="575" w:author="Lenovo" w:date="2021-10-18T14:06:00Z">
              <w:r w:rsidRPr="00FD71AD">
                <w:rPr>
                  <w:rFonts w:eastAsia="宋体"/>
                  <w:szCs w:val="18"/>
                  <w:lang w:val="en-US" w:eastAsia="ja-JP"/>
                </w:rPr>
                <w:t>9.3.1.53</w:t>
              </w:r>
            </w:ins>
          </w:p>
        </w:tc>
        <w:tc>
          <w:tcPr>
            <w:tcW w:w="1728" w:type="dxa"/>
          </w:tcPr>
          <w:p w14:paraId="37F598A2" w14:textId="77777777" w:rsidR="00EC371B" w:rsidRPr="00FD71AD" w:rsidRDefault="00EC371B" w:rsidP="00770E88">
            <w:pPr>
              <w:pStyle w:val="TAL"/>
              <w:rPr>
                <w:ins w:id="576" w:author="Lenovo" w:date="2021-10-18T14:06:00Z"/>
                <w:lang w:eastAsia="ja-JP"/>
              </w:rPr>
            </w:pPr>
          </w:p>
        </w:tc>
        <w:tc>
          <w:tcPr>
            <w:tcW w:w="1080" w:type="dxa"/>
          </w:tcPr>
          <w:p w14:paraId="63ED5491" w14:textId="77777777" w:rsidR="00EC371B" w:rsidRPr="00FD71AD" w:rsidRDefault="00EC371B" w:rsidP="00770E88">
            <w:pPr>
              <w:pStyle w:val="TAC"/>
              <w:rPr>
                <w:ins w:id="577" w:author="Lenovo" w:date="2021-10-18T14:06:00Z"/>
                <w:rFonts w:eastAsia="MS Mincho"/>
                <w:lang w:eastAsia="ja-JP"/>
              </w:rPr>
            </w:pPr>
            <w:ins w:id="578" w:author="Lenovo" w:date="2021-10-18T14:06:00Z">
              <w:r w:rsidRPr="00FD71AD">
                <w:rPr>
                  <w:rFonts w:eastAsia="宋体"/>
                  <w:szCs w:val="18"/>
                  <w:lang w:val="en-US" w:eastAsia="ja-JP"/>
                </w:rPr>
                <w:t>YES</w:t>
              </w:r>
            </w:ins>
          </w:p>
        </w:tc>
        <w:tc>
          <w:tcPr>
            <w:tcW w:w="1080" w:type="dxa"/>
          </w:tcPr>
          <w:p w14:paraId="22D23716" w14:textId="77777777" w:rsidR="00EC371B" w:rsidRPr="00FD71AD" w:rsidRDefault="00EC371B" w:rsidP="00770E88">
            <w:pPr>
              <w:pStyle w:val="TAC"/>
              <w:rPr>
                <w:ins w:id="579" w:author="Lenovo" w:date="2021-10-18T14:06:00Z"/>
                <w:lang w:eastAsia="ja-JP"/>
              </w:rPr>
            </w:pPr>
            <w:ins w:id="580" w:author="Lenovo" w:date="2021-10-18T14:06:00Z">
              <w:r w:rsidRPr="00FD71AD">
                <w:rPr>
                  <w:rFonts w:eastAsia="宋体"/>
                  <w:szCs w:val="18"/>
                  <w:lang w:val="en-US" w:eastAsia="ja-JP"/>
                </w:rPr>
                <w:t>reject</w:t>
              </w:r>
            </w:ins>
          </w:p>
        </w:tc>
      </w:tr>
      <w:tr w:rsidR="00EC371B" w:rsidRPr="00FD71AD" w14:paraId="63514F40" w14:textId="77777777" w:rsidTr="00770E88">
        <w:trPr>
          <w:ins w:id="581" w:author="Lenovo" w:date="2021-10-18T14:06:00Z"/>
        </w:trPr>
        <w:tc>
          <w:tcPr>
            <w:tcW w:w="2268" w:type="dxa"/>
          </w:tcPr>
          <w:p w14:paraId="679803E7" w14:textId="77777777" w:rsidR="00EC371B" w:rsidRPr="00FD71AD" w:rsidRDefault="00EC371B" w:rsidP="00770E88">
            <w:pPr>
              <w:pStyle w:val="TAL"/>
              <w:rPr>
                <w:ins w:id="582" w:author="Lenovo" w:date="2021-10-18T14:06:00Z"/>
                <w:rFonts w:eastAsia="宋体"/>
                <w:szCs w:val="18"/>
                <w:lang w:val="en-US" w:eastAsia="zh-CN"/>
              </w:rPr>
            </w:pPr>
            <w:ins w:id="583" w:author="Lenovo" w:date="2021-10-18T14:06:00Z">
              <w:r>
                <w:rPr>
                  <w:rFonts w:eastAsia="宋体" w:hint="eastAsia"/>
                  <w:szCs w:val="18"/>
                  <w:lang w:val="en-US" w:eastAsia="zh-CN"/>
                </w:rPr>
                <w:t>M</w:t>
              </w:r>
              <w:r>
                <w:rPr>
                  <w:rFonts w:eastAsia="宋体"/>
                  <w:szCs w:val="18"/>
                  <w:lang w:val="en-US" w:eastAsia="zh-CN"/>
                </w:rPr>
                <w:t>BS Session ID</w:t>
              </w:r>
            </w:ins>
          </w:p>
        </w:tc>
        <w:tc>
          <w:tcPr>
            <w:tcW w:w="1021" w:type="dxa"/>
          </w:tcPr>
          <w:p w14:paraId="4DDAA8FB" w14:textId="77777777" w:rsidR="00EC371B" w:rsidRPr="00FD71AD" w:rsidRDefault="00EC371B" w:rsidP="00770E88">
            <w:pPr>
              <w:pStyle w:val="TAL"/>
              <w:rPr>
                <w:ins w:id="584" w:author="Lenovo" w:date="2021-10-18T14:06:00Z"/>
                <w:rFonts w:eastAsia="宋体"/>
                <w:szCs w:val="18"/>
                <w:lang w:val="en-US" w:eastAsia="zh-CN"/>
              </w:rPr>
            </w:pPr>
            <w:ins w:id="585" w:author="Lenovo" w:date="2021-10-18T14:06:00Z">
              <w:r>
                <w:rPr>
                  <w:rFonts w:eastAsia="宋体" w:hint="eastAsia"/>
                  <w:szCs w:val="18"/>
                  <w:lang w:val="en-US" w:eastAsia="zh-CN"/>
                </w:rPr>
                <w:t>M</w:t>
              </w:r>
            </w:ins>
          </w:p>
        </w:tc>
        <w:tc>
          <w:tcPr>
            <w:tcW w:w="1031" w:type="dxa"/>
          </w:tcPr>
          <w:p w14:paraId="58918CE2" w14:textId="77777777" w:rsidR="00EC371B" w:rsidRPr="00FD71AD" w:rsidRDefault="00EC371B" w:rsidP="00770E88">
            <w:pPr>
              <w:pStyle w:val="TAL"/>
              <w:rPr>
                <w:ins w:id="586" w:author="Lenovo" w:date="2021-10-18T14:06:00Z"/>
                <w:lang w:eastAsia="ja-JP"/>
              </w:rPr>
            </w:pPr>
          </w:p>
        </w:tc>
        <w:tc>
          <w:tcPr>
            <w:tcW w:w="1512" w:type="dxa"/>
          </w:tcPr>
          <w:p w14:paraId="62D6A2ED" w14:textId="77777777" w:rsidR="00EC371B" w:rsidRPr="00FD71AD" w:rsidRDefault="00EC371B" w:rsidP="00770E88">
            <w:pPr>
              <w:pStyle w:val="TAL"/>
              <w:rPr>
                <w:ins w:id="587" w:author="Lenovo" w:date="2021-10-18T14:06:00Z"/>
                <w:rFonts w:eastAsia="宋体"/>
                <w:szCs w:val="18"/>
                <w:lang w:val="en-US" w:eastAsia="zh-CN"/>
              </w:rPr>
            </w:pPr>
            <w:ins w:id="588" w:author="Lenovo" w:date="2021-10-18T14:06:00Z">
              <w:r>
                <w:rPr>
                  <w:rFonts w:eastAsia="宋体" w:hint="eastAsia"/>
                  <w:szCs w:val="18"/>
                  <w:lang w:val="en-US" w:eastAsia="zh-CN"/>
                </w:rPr>
                <w:t>9</w:t>
              </w:r>
              <w:r>
                <w:rPr>
                  <w:rFonts w:eastAsia="宋体"/>
                  <w:szCs w:val="18"/>
                  <w:lang w:val="en-US" w:eastAsia="zh-CN"/>
                </w:rPr>
                <w:t>.3.1.x</w:t>
              </w:r>
            </w:ins>
          </w:p>
        </w:tc>
        <w:tc>
          <w:tcPr>
            <w:tcW w:w="1728" w:type="dxa"/>
          </w:tcPr>
          <w:p w14:paraId="5F353C5B" w14:textId="77777777" w:rsidR="00EC371B" w:rsidRPr="00FD71AD" w:rsidRDefault="00EC371B" w:rsidP="00770E88">
            <w:pPr>
              <w:pStyle w:val="TAL"/>
              <w:rPr>
                <w:ins w:id="589" w:author="Lenovo" w:date="2021-10-18T14:06:00Z"/>
                <w:lang w:eastAsia="ja-JP"/>
              </w:rPr>
            </w:pPr>
          </w:p>
        </w:tc>
        <w:tc>
          <w:tcPr>
            <w:tcW w:w="1080" w:type="dxa"/>
          </w:tcPr>
          <w:p w14:paraId="18595C3B" w14:textId="77777777" w:rsidR="00EC371B" w:rsidRPr="00FD71AD" w:rsidRDefault="00EC371B" w:rsidP="00770E88">
            <w:pPr>
              <w:pStyle w:val="TAC"/>
              <w:rPr>
                <w:ins w:id="590" w:author="Lenovo" w:date="2021-10-18T14:06:00Z"/>
                <w:rFonts w:eastAsia="宋体"/>
                <w:szCs w:val="18"/>
                <w:lang w:val="en-US" w:eastAsia="zh-CN"/>
              </w:rPr>
            </w:pPr>
            <w:ins w:id="591" w:author="Lenovo" w:date="2021-10-18T14:06:00Z">
              <w:r>
                <w:rPr>
                  <w:rFonts w:eastAsia="宋体"/>
                  <w:szCs w:val="18"/>
                  <w:lang w:val="en-US" w:eastAsia="zh-CN"/>
                </w:rPr>
                <w:t>YES</w:t>
              </w:r>
            </w:ins>
          </w:p>
        </w:tc>
        <w:tc>
          <w:tcPr>
            <w:tcW w:w="1080" w:type="dxa"/>
          </w:tcPr>
          <w:p w14:paraId="37340FDC" w14:textId="77777777" w:rsidR="00EC371B" w:rsidRPr="00FD71AD" w:rsidRDefault="00EC371B" w:rsidP="00770E88">
            <w:pPr>
              <w:pStyle w:val="TAC"/>
              <w:rPr>
                <w:ins w:id="592" w:author="Lenovo" w:date="2021-10-18T14:06:00Z"/>
                <w:rFonts w:eastAsia="宋体"/>
                <w:szCs w:val="18"/>
                <w:lang w:val="en-US" w:eastAsia="zh-CN"/>
              </w:rPr>
            </w:pPr>
            <w:ins w:id="593" w:author="Lenovo" w:date="2021-10-18T14:06:00Z">
              <w:r>
                <w:rPr>
                  <w:rFonts w:eastAsia="宋体" w:hint="eastAsia"/>
                  <w:szCs w:val="18"/>
                  <w:lang w:val="en-US" w:eastAsia="zh-CN"/>
                </w:rPr>
                <w:t>r</w:t>
              </w:r>
              <w:r>
                <w:rPr>
                  <w:rFonts w:eastAsia="宋体"/>
                  <w:szCs w:val="18"/>
                  <w:lang w:val="en-US" w:eastAsia="zh-CN"/>
                </w:rPr>
                <w:t>eject</w:t>
              </w:r>
            </w:ins>
          </w:p>
        </w:tc>
      </w:tr>
      <w:tr w:rsidR="00EC371B" w:rsidRPr="00FD71AD" w14:paraId="4DC436C2" w14:textId="77777777" w:rsidTr="00770E88">
        <w:trPr>
          <w:ins w:id="594" w:author="Lenovo" w:date="2021-10-18T14:06:00Z"/>
        </w:trPr>
        <w:tc>
          <w:tcPr>
            <w:tcW w:w="2268" w:type="dxa"/>
          </w:tcPr>
          <w:p w14:paraId="415A2C68" w14:textId="77777777" w:rsidR="00EC371B" w:rsidRDefault="00EC371B" w:rsidP="00770E88">
            <w:pPr>
              <w:pStyle w:val="TAL"/>
              <w:rPr>
                <w:ins w:id="595" w:author="Lenovo" w:date="2021-10-18T14:06:00Z"/>
                <w:rFonts w:eastAsia="宋体"/>
                <w:szCs w:val="18"/>
                <w:lang w:val="en-US" w:eastAsia="zh-CN"/>
              </w:rPr>
            </w:pPr>
            <w:ins w:id="596" w:author="Lenovo" w:date="2021-10-18T14:06:00Z">
              <w:r>
                <w:rPr>
                  <w:rFonts w:eastAsiaTheme="minorEastAsia" w:hint="eastAsia"/>
                  <w:lang w:eastAsia="zh-CN"/>
                </w:rPr>
                <w:t>A</w:t>
              </w:r>
              <w:r>
                <w:rPr>
                  <w:rFonts w:eastAsiaTheme="minorEastAsia"/>
                  <w:lang w:eastAsia="zh-CN"/>
                </w:rPr>
                <w:t>rea Session ID</w:t>
              </w:r>
            </w:ins>
          </w:p>
        </w:tc>
        <w:tc>
          <w:tcPr>
            <w:tcW w:w="1021" w:type="dxa"/>
          </w:tcPr>
          <w:p w14:paraId="3B6669AC" w14:textId="77777777" w:rsidR="00EC371B" w:rsidRDefault="00EC371B" w:rsidP="00770E88">
            <w:pPr>
              <w:pStyle w:val="TAL"/>
              <w:rPr>
                <w:ins w:id="597" w:author="Lenovo" w:date="2021-10-18T14:06:00Z"/>
                <w:rFonts w:eastAsia="宋体"/>
                <w:szCs w:val="18"/>
                <w:lang w:val="en-US" w:eastAsia="zh-CN"/>
              </w:rPr>
            </w:pPr>
            <w:ins w:id="598" w:author="Lenovo" w:date="2021-10-18T14:06:00Z">
              <w:r>
                <w:rPr>
                  <w:rFonts w:eastAsia="宋体"/>
                  <w:szCs w:val="18"/>
                  <w:lang w:val="en-US" w:eastAsia="zh-CN"/>
                </w:rPr>
                <w:t>O</w:t>
              </w:r>
            </w:ins>
          </w:p>
        </w:tc>
        <w:tc>
          <w:tcPr>
            <w:tcW w:w="1031" w:type="dxa"/>
          </w:tcPr>
          <w:p w14:paraId="62F0C7CB" w14:textId="77777777" w:rsidR="00EC371B" w:rsidRPr="00FD71AD" w:rsidRDefault="00EC371B" w:rsidP="00770E88">
            <w:pPr>
              <w:pStyle w:val="TAL"/>
              <w:rPr>
                <w:ins w:id="599" w:author="Lenovo" w:date="2021-10-18T14:06:00Z"/>
                <w:lang w:eastAsia="ja-JP"/>
              </w:rPr>
            </w:pPr>
          </w:p>
        </w:tc>
        <w:tc>
          <w:tcPr>
            <w:tcW w:w="1512" w:type="dxa"/>
          </w:tcPr>
          <w:p w14:paraId="4A2DAE8E" w14:textId="77777777" w:rsidR="00EC371B" w:rsidRDefault="00EC371B" w:rsidP="00770E88">
            <w:pPr>
              <w:pStyle w:val="TAL"/>
              <w:rPr>
                <w:ins w:id="600" w:author="Lenovo" w:date="2021-10-18T14:06:00Z"/>
                <w:rFonts w:eastAsia="宋体"/>
                <w:szCs w:val="18"/>
                <w:lang w:val="en-US" w:eastAsia="zh-CN"/>
              </w:rPr>
            </w:pPr>
            <w:ins w:id="601" w:author="Lenovo" w:date="2021-10-18T14:06: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558E686F" w14:textId="77777777" w:rsidR="00EC371B" w:rsidRPr="00FD71AD" w:rsidRDefault="00EC371B" w:rsidP="00770E88">
            <w:pPr>
              <w:pStyle w:val="TAL"/>
              <w:rPr>
                <w:ins w:id="602" w:author="Lenovo" w:date="2021-10-18T14:06:00Z"/>
                <w:lang w:eastAsia="ja-JP"/>
              </w:rPr>
            </w:pPr>
          </w:p>
        </w:tc>
        <w:tc>
          <w:tcPr>
            <w:tcW w:w="1080" w:type="dxa"/>
          </w:tcPr>
          <w:p w14:paraId="534944E9" w14:textId="77777777" w:rsidR="00EC371B" w:rsidRDefault="00EC371B" w:rsidP="00770E88">
            <w:pPr>
              <w:pStyle w:val="TAC"/>
              <w:rPr>
                <w:ins w:id="603" w:author="Lenovo" w:date="2021-10-18T14:06:00Z"/>
                <w:rFonts w:eastAsia="宋体"/>
                <w:szCs w:val="18"/>
                <w:lang w:val="en-US" w:eastAsia="zh-CN"/>
              </w:rPr>
            </w:pPr>
            <w:ins w:id="604" w:author="Lenovo" w:date="2021-10-18T14:06:00Z">
              <w:r>
                <w:rPr>
                  <w:rFonts w:eastAsia="宋体" w:hint="eastAsia"/>
                  <w:szCs w:val="18"/>
                  <w:lang w:val="en-US" w:eastAsia="zh-CN"/>
                </w:rPr>
                <w:t>Y</w:t>
              </w:r>
              <w:r>
                <w:rPr>
                  <w:rFonts w:eastAsia="宋体"/>
                  <w:szCs w:val="18"/>
                  <w:lang w:val="en-US" w:eastAsia="zh-CN"/>
                </w:rPr>
                <w:t>ES</w:t>
              </w:r>
            </w:ins>
          </w:p>
        </w:tc>
        <w:tc>
          <w:tcPr>
            <w:tcW w:w="1080" w:type="dxa"/>
          </w:tcPr>
          <w:p w14:paraId="3CE58FA3" w14:textId="77777777" w:rsidR="00EC371B" w:rsidRDefault="00EC371B" w:rsidP="00770E88">
            <w:pPr>
              <w:pStyle w:val="TAC"/>
              <w:rPr>
                <w:ins w:id="605" w:author="Lenovo" w:date="2021-10-18T14:06:00Z"/>
                <w:rFonts w:eastAsia="宋体"/>
                <w:szCs w:val="18"/>
                <w:lang w:val="en-US" w:eastAsia="zh-CN"/>
              </w:rPr>
            </w:pPr>
            <w:ins w:id="606" w:author="Lenovo" w:date="2021-10-18T14:06:00Z">
              <w:r>
                <w:rPr>
                  <w:rFonts w:eastAsia="宋体"/>
                  <w:szCs w:val="18"/>
                  <w:lang w:val="en-US" w:eastAsia="zh-CN"/>
                </w:rPr>
                <w:t>ignore</w:t>
              </w:r>
            </w:ins>
          </w:p>
        </w:tc>
      </w:tr>
    </w:tbl>
    <w:p w14:paraId="7B758272" w14:textId="77777777" w:rsidR="00EC371B" w:rsidRPr="002D5E12" w:rsidRDefault="00EC371B" w:rsidP="00EC371B">
      <w:pPr>
        <w:rPr>
          <w:ins w:id="607" w:author="Lenovo" w:date="2021-10-18T14:06:00Z"/>
          <w:rFonts w:eastAsia="宋体"/>
          <w:lang w:val="en-US" w:eastAsia="zh-CN"/>
        </w:rPr>
      </w:pPr>
    </w:p>
    <w:p w14:paraId="221A2116" w14:textId="1F6A340A" w:rsidR="008E75FE" w:rsidRDefault="008E75FE" w:rsidP="002D5E12">
      <w:pPr>
        <w:rPr>
          <w:rFonts w:eastAsia="宋体"/>
          <w:lang w:val="en-US" w:eastAsia="zh-CN"/>
        </w:rPr>
      </w:pPr>
    </w:p>
    <w:p w14:paraId="6FDEE2A6" w14:textId="31E39EF3"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62A61283" w14:textId="77777777" w:rsidR="004165B6" w:rsidRPr="001D2E49" w:rsidRDefault="004165B6" w:rsidP="004165B6">
      <w:pPr>
        <w:pStyle w:val="4"/>
        <w:rPr>
          <w:ins w:id="608" w:author="Lenovo" w:date="2021-10-18T14:07:00Z"/>
        </w:rPr>
      </w:pPr>
      <w:ins w:id="609" w:author="Lenovo" w:date="2021-10-18T14:07:00Z">
        <w:r w:rsidRPr="001D2E49">
          <w:t>9.3.1.</w:t>
        </w:r>
        <w:r>
          <w:t>x</w:t>
        </w:r>
        <w:r w:rsidRPr="001D2E49">
          <w:tab/>
        </w:r>
        <w:r>
          <w:t>MBS</w:t>
        </w:r>
        <w:r w:rsidRPr="001D2E49">
          <w:t xml:space="preserve"> Session ID</w:t>
        </w:r>
      </w:ins>
    </w:p>
    <w:p w14:paraId="18211970" w14:textId="77777777" w:rsidR="004165B6" w:rsidRPr="001D2E49" w:rsidRDefault="004165B6" w:rsidP="004165B6">
      <w:pPr>
        <w:rPr>
          <w:ins w:id="610" w:author="Lenovo" w:date="2021-10-18T14:07:00Z"/>
        </w:rPr>
      </w:pPr>
      <w:ins w:id="611" w:author="Lenovo" w:date="2021-10-18T14:07:00Z">
        <w:r w:rsidRPr="001D2E49">
          <w:t xml:space="preserve">This IE identifies </w:t>
        </w:r>
        <w:proofErr w:type="gramStart"/>
        <w:r w:rsidRPr="001D2E49">
          <w:t>a</w:t>
        </w:r>
        <w:proofErr w:type="gramEnd"/>
        <w:r w:rsidRPr="001D2E49">
          <w:t xml:space="preserve"> </w:t>
        </w:r>
        <w:r>
          <w:t>MBS</w:t>
        </w:r>
        <w:r w:rsidRPr="001D2E49">
          <w:t xml:space="preserve"> Session. The definition and use of the </w:t>
        </w:r>
        <w:r>
          <w:t>MBS</w:t>
        </w:r>
        <w:r w:rsidRPr="001D2E49">
          <w:t xml:space="preserve"> Session ID is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165B6" w:rsidRPr="00644BF3" w14:paraId="3440593B" w14:textId="77777777" w:rsidTr="00770E88">
        <w:trPr>
          <w:ins w:id="612" w:author="Lenovo" w:date="2021-10-18T14:07:00Z"/>
        </w:trPr>
        <w:tc>
          <w:tcPr>
            <w:tcW w:w="2448" w:type="dxa"/>
          </w:tcPr>
          <w:p w14:paraId="48D99C1A" w14:textId="77777777" w:rsidR="004165B6" w:rsidRPr="00644BF3" w:rsidRDefault="004165B6" w:rsidP="00770E88">
            <w:pPr>
              <w:pStyle w:val="TAH"/>
              <w:rPr>
                <w:ins w:id="613" w:author="Lenovo" w:date="2021-10-18T14:07:00Z"/>
                <w:rFonts w:cs="Arial"/>
                <w:lang w:eastAsia="ja-JP"/>
              </w:rPr>
            </w:pPr>
            <w:ins w:id="614" w:author="Lenovo" w:date="2021-10-18T14:07:00Z">
              <w:r w:rsidRPr="00644BF3">
                <w:rPr>
                  <w:rFonts w:cs="Arial"/>
                  <w:lang w:eastAsia="ja-JP"/>
                </w:rPr>
                <w:t>IE/Group Name</w:t>
              </w:r>
            </w:ins>
          </w:p>
        </w:tc>
        <w:tc>
          <w:tcPr>
            <w:tcW w:w="1080" w:type="dxa"/>
          </w:tcPr>
          <w:p w14:paraId="5F46770C" w14:textId="77777777" w:rsidR="004165B6" w:rsidRPr="00644BF3" w:rsidRDefault="004165B6" w:rsidP="00770E88">
            <w:pPr>
              <w:pStyle w:val="TAH"/>
              <w:rPr>
                <w:ins w:id="615" w:author="Lenovo" w:date="2021-10-18T14:07:00Z"/>
                <w:rFonts w:cs="Arial"/>
                <w:lang w:eastAsia="ja-JP"/>
              </w:rPr>
            </w:pPr>
            <w:ins w:id="616" w:author="Lenovo" w:date="2021-10-18T14:07:00Z">
              <w:r w:rsidRPr="00644BF3">
                <w:rPr>
                  <w:rFonts w:cs="Arial"/>
                  <w:lang w:eastAsia="ja-JP"/>
                </w:rPr>
                <w:t>Presence</w:t>
              </w:r>
            </w:ins>
          </w:p>
        </w:tc>
        <w:tc>
          <w:tcPr>
            <w:tcW w:w="1440" w:type="dxa"/>
          </w:tcPr>
          <w:p w14:paraId="2D51ECE4" w14:textId="77777777" w:rsidR="004165B6" w:rsidRPr="00644BF3" w:rsidRDefault="004165B6" w:rsidP="00770E88">
            <w:pPr>
              <w:pStyle w:val="TAH"/>
              <w:rPr>
                <w:ins w:id="617" w:author="Lenovo" w:date="2021-10-18T14:07:00Z"/>
                <w:rFonts w:cs="Arial"/>
                <w:lang w:eastAsia="ja-JP"/>
              </w:rPr>
            </w:pPr>
            <w:ins w:id="618" w:author="Lenovo" w:date="2021-10-18T14:07:00Z">
              <w:r w:rsidRPr="00644BF3">
                <w:rPr>
                  <w:rFonts w:cs="Arial"/>
                  <w:lang w:eastAsia="ja-JP"/>
                </w:rPr>
                <w:t>Range</w:t>
              </w:r>
            </w:ins>
          </w:p>
        </w:tc>
        <w:tc>
          <w:tcPr>
            <w:tcW w:w="1872" w:type="dxa"/>
          </w:tcPr>
          <w:p w14:paraId="3AF99F06" w14:textId="77777777" w:rsidR="004165B6" w:rsidRPr="00644BF3" w:rsidRDefault="004165B6" w:rsidP="00770E88">
            <w:pPr>
              <w:pStyle w:val="TAH"/>
              <w:rPr>
                <w:ins w:id="619" w:author="Lenovo" w:date="2021-10-18T14:07:00Z"/>
                <w:rFonts w:cs="Arial"/>
                <w:lang w:eastAsia="ja-JP"/>
              </w:rPr>
            </w:pPr>
            <w:ins w:id="620" w:author="Lenovo" w:date="2021-10-18T14:07:00Z">
              <w:r w:rsidRPr="00644BF3">
                <w:rPr>
                  <w:rFonts w:cs="Arial"/>
                  <w:lang w:eastAsia="ja-JP"/>
                </w:rPr>
                <w:t>IE type and reference</w:t>
              </w:r>
            </w:ins>
          </w:p>
        </w:tc>
        <w:tc>
          <w:tcPr>
            <w:tcW w:w="2880" w:type="dxa"/>
          </w:tcPr>
          <w:p w14:paraId="15568BDD" w14:textId="77777777" w:rsidR="004165B6" w:rsidRPr="00644BF3" w:rsidRDefault="004165B6" w:rsidP="00770E88">
            <w:pPr>
              <w:pStyle w:val="TAH"/>
              <w:rPr>
                <w:ins w:id="621" w:author="Lenovo" w:date="2021-10-18T14:07:00Z"/>
                <w:rFonts w:cs="Arial"/>
                <w:lang w:eastAsia="ja-JP"/>
              </w:rPr>
            </w:pPr>
            <w:ins w:id="622" w:author="Lenovo" w:date="2021-10-18T14:07:00Z">
              <w:r w:rsidRPr="00644BF3">
                <w:rPr>
                  <w:rFonts w:cs="Arial"/>
                  <w:lang w:eastAsia="ja-JP"/>
                </w:rPr>
                <w:t>Semantics description</w:t>
              </w:r>
            </w:ins>
          </w:p>
        </w:tc>
      </w:tr>
      <w:tr w:rsidR="004165B6" w:rsidRPr="00644BF3" w14:paraId="35312CBE" w14:textId="77777777" w:rsidTr="00770E88">
        <w:trPr>
          <w:ins w:id="623" w:author="Lenovo" w:date="2021-10-18T14:07:00Z"/>
        </w:trPr>
        <w:tc>
          <w:tcPr>
            <w:tcW w:w="2448" w:type="dxa"/>
          </w:tcPr>
          <w:p w14:paraId="23ABEBE6" w14:textId="77777777" w:rsidR="004165B6" w:rsidRPr="001D2E49" w:rsidRDefault="004165B6" w:rsidP="00770E88">
            <w:pPr>
              <w:pStyle w:val="TAL"/>
              <w:rPr>
                <w:ins w:id="624" w:author="Lenovo" w:date="2021-10-18T14:07:00Z"/>
                <w:rFonts w:eastAsia="Batang" w:cs="Arial"/>
                <w:lang w:eastAsia="ja-JP"/>
              </w:rPr>
            </w:pPr>
            <w:ins w:id="625" w:author="Lenovo" w:date="2021-10-18T14:07:00Z">
              <w:r>
                <w:rPr>
                  <w:rFonts w:cs="Arial"/>
                  <w:lang w:eastAsia="ja-JP"/>
                </w:rPr>
                <w:t>MBS</w:t>
              </w:r>
              <w:r w:rsidRPr="00644BF3">
                <w:rPr>
                  <w:rFonts w:cs="Arial"/>
                  <w:lang w:eastAsia="ja-JP"/>
                </w:rPr>
                <w:t xml:space="preserve"> Session ID</w:t>
              </w:r>
            </w:ins>
          </w:p>
        </w:tc>
        <w:tc>
          <w:tcPr>
            <w:tcW w:w="1080" w:type="dxa"/>
          </w:tcPr>
          <w:p w14:paraId="1585AAA1" w14:textId="77777777" w:rsidR="004165B6" w:rsidRPr="00644BF3" w:rsidRDefault="004165B6" w:rsidP="00770E88">
            <w:pPr>
              <w:pStyle w:val="TAL"/>
              <w:rPr>
                <w:ins w:id="626" w:author="Lenovo" w:date="2021-10-18T14:07:00Z"/>
                <w:rFonts w:cs="Arial"/>
                <w:lang w:eastAsia="ja-JP"/>
              </w:rPr>
            </w:pPr>
            <w:ins w:id="627" w:author="Lenovo" w:date="2021-10-18T14:07:00Z">
              <w:r w:rsidRPr="00644BF3">
                <w:rPr>
                  <w:rFonts w:cs="Arial"/>
                  <w:lang w:eastAsia="ja-JP"/>
                </w:rPr>
                <w:t>M</w:t>
              </w:r>
            </w:ins>
          </w:p>
        </w:tc>
        <w:tc>
          <w:tcPr>
            <w:tcW w:w="1440" w:type="dxa"/>
          </w:tcPr>
          <w:p w14:paraId="43EF8E52" w14:textId="77777777" w:rsidR="004165B6" w:rsidRPr="00644BF3" w:rsidRDefault="004165B6" w:rsidP="00770E88">
            <w:pPr>
              <w:pStyle w:val="TAL"/>
              <w:rPr>
                <w:ins w:id="628" w:author="Lenovo" w:date="2021-10-18T14:07:00Z"/>
                <w:i/>
                <w:lang w:eastAsia="ja-JP"/>
              </w:rPr>
            </w:pPr>
          </w:p>
        </w:tc>
        <w:tc>
          <w:tcPr>
            <w:tcW w:w="1872" w:type="dxa"/>
          </w:tcPr>
          <w:p w14:paraId="5833C398" w14:textId="77777777" w:rsidR="004165B6" w:rsidRPr="00644BF3" w:rsidRDefault="004165B6" w:rsidP="00770E88">
            <w:pPr>
              <w:pStyle w:val="TAL"/>
              <w:rPr>
                <w:ins w:id="629" w:author="Lenovo" w:date="2021-10-18T14:07:00Z"/>
                <w:lang w:eastAsia="ja-JP"/>
              </w:rPr>
            </w:pPr>
            <w:ins w:id="630" w:author="Lenovo" w:date="2021-10-18T14:07:00Z">
              <w:r>
                <w:rPr>
                  <w:rFonts w:cs="Arial"/>
                  <w:lang w:eastAsia="ja-JP"/>
                </w:rPr>
                <w:t>FFS</w:t>
              </w:r>
            </w:ins>
          </w:p>
        </w:tc>
        <w:tc>
          <w:tcPr>
            <w:tcW w:w="2880" w:type="dxa"/>
          </w:tcPr>
          <w:p w14:paraId="54E375F5" w14:textId="77777777" w:rsidR="004165B6" w:rsidRPr="00644BF3" w:rsidRDefault="004165B6" w:rsidP="00770E88">
            <w:pPr>
              <w:pStyle w:val="TAL"/>
              <w:rPr>
                <w:ins w:id="631" w:author="Lenovo" w:date="2021-10-18T14:07:00Z"/>
                <w:lang w:eastAsia="ja-JP"/>
              </w:rPr>
            </w:pPr>
          </w:p>
        </w:tc>
      </w:tr>
    </w:tbl>
    <w:p w14:paraId="3A8E4EB7" w14:textId="77777777" w:rsidR="004165B6" w:rsidRDefault="004165B6" w:rsidP="004165B6">
      <w:pPr>
        <w:rPr>
          <w:ins w:id="632" w:author="Lenovo" w:date="2021-10-18T14:07:00Z"/>
          <w:rFonts w:eastAsiaTheme="minorEastAsia"/>
          <w:b/>
          <w:i/>
          <w:color w:val="FF0000"/>
          <w:sz w:val="21"/>
          <w:lang w:eastAsia="zh-CN"/>
        </w:rPr>
      </w:pPr>
    </w:p>
    <w:p w14:paraId="25EAC907" w14:textId="24ABE9DE"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5FF1A87A" w14:textId="77777777" w:rsidR="004165B6" w:rsidRPr="001D2E49" w:rsidRDefault="004165B6" w:rsidP="004165B6">
      <w:pPr>
        <w:pStyle w:val="4"/>
        <w:rPr>
          <w:ins w:id="633" w:author="Lenovo" w:date="2021-10-18T14:07:00Z"/>
        </w:rPr>
      </w:pPr>
      <w:ins w:id="634" w:author="Lenovo" w:date="2021-10-18T14:07:00Z">
        <w:r w:rsidRPr="001D2E49">
          <w:t>9.3.</w:t>
        </w:r>
        <w:proofErr w:type="gramStart"/>
        <w:r w:rsidRPr="001D2E49">
          <w:t>1.</w:t>
        </w:r>
        <w:r>
          <w:t>y</w:t>
        </w:r>
        <w:proofErr w:type="gramEnd"/>
        <w:r w:rsidRPr="001D2E49">
          <w:tab/>
        </w:r>
        <w:r>
          <w:t>Area</w:t>
        </w:r>
        <w:r w:rsidRPr="001D2E49">
          <w:t xml:space="preserve"> Session ID</w:t>
        </w:r>
      </w:ins>
    </w:p>
    <w:p w14:paraId="54D942BC" w14:textId="77777777" w:rsidR="004165B6" w:rsidRPr="001D2E49" w:rsidRDefault="004165B6" w:rsidP="004165B6">
      <w:pPr>
        <w:rPr>
          <w:ins w:id="635" w:author="Lenovo" w:date="2021-10-18T14:07:00Z"/>
        </w:rPr>
      </w:pPr>
      <w:ins w:id="636" w:author="Lenovo" w:date="2021-10-18T14:07:00Z">
        <w:r w:rsidRPr="001D2E49">
          <w:t xml:space="preserve">This IE identifies </w:t>
        </w:r>
        <w:proofErr w:type="spellStart"/>
        <w:proofErr w:type="gramStart"/>
        <w:r w:rsidRPr="001D2E49">
          <w:t>a</w:t>
        </w:r>
        <w:proofErr w:type="spellEnd"/>
        <w:proofErr w:type="gramEnd"/>
        <w:r w:rsidRPr="001D2E49">
          <w:t xml:space="preserve"> </w:t>
        </w:r>
        <w:r>
          <w:t>Area</w:t>
        </w:r>
        <w:r w:rsidRPr="001D2E49">
          <w:t xml:space="preserve"> Session. The definition and use of the </w:t>
        </w:r>
        <w:r>
          <w:t>Area</w:t>
        </w:r>
        <w:r w:rsidRPr="001D2E49">
          <w:t xml:space="preserve"> Session ID </w:t>
        </w:r>
        <w:proofErr w:type="gramStart"/>
        <w:r w:rsidRPr="001D2E49">
          <w:t>is</w:t>
        </w:r>
        <w:proofErr w:type="gramEnd"/>
        <w:r w:rsidRPr="001D2E49">
          <w:t xml:space="preserve">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165B6" w:rsidRPr="00644BF3" w14:paraId="2D2CA910" w14:textId="77777777" w:rsidTr="00770E88">
        <w:trPr>
          <w:ins w:id="637" w:author="Lenovo" w:date="2021-10-18T14:07:00Z"/>
        </w:trPr>
        <w:tc>
          <w:tcPr>
            <w:tcW w:w="2448" w:type="dxa"/>
          </w:tcPr>
          <w:p w14:paraId="2DE20E26" w14:textId="77777777" w:rsidR="004165B6" w:rsidRPr="00644BF3" w:rsidRDefault="004165B6" w:rsidP="00770E88">
            <w:pPr>
              <w:pStyle w:val="TAH"/>
              <w:rPr>
                <w:ins w:id="638" w:author="Lenovo" w:date="2021-10-18T14:07:00Z"/>
                <w:rFonts w:cs="Arial"/>
                <w:lang w:eastAsia="ja-JP"/>
              </w:rPr>
            </w:pPr>
            <w:ins w:id="639" w:author="Lenovo" w:date="2021-10-18T14:07:00Z">
              <w:r w:rsidRPr="00644BF3">
                <w:rPr>
                  <w:rFonts w:cs="Arial"/>
                  <w:lang w:eastAsia="ja-JP"/>
                </w:rPr>
                <w:t>IE/Group Name</w:t>
              </w:r>
            </w:ins>
          </w:p>
        </w:tc>
        <w:tc>
          <w:tcPr>
            <w:tcW w:w="1080" w:type="dxa"/>
          </w:tcPr>
          <w:p w14:paraId="54459834" w14:textId="77777777" w:rsidR="004165B6" w:rsidRPr="00644BF3" w:rsidRDefault="004165B6" w:rsidP="00770E88">
            <w:pPr>
              <w:pStyle w:val="TAH"/>
              <w:rPr>
                <w:ins w:id="640" w:author="Lenovo" w:date="2021-10-18T14:07:00Z"/>
                <w:rFonts w:cs="Arial"/>
                <w:lang w:eastAsia="ja-JP"/>
              </w:rPr>
            </w:pPr>
            <w:ins w:id="641" w:author="Lenovo" w:date="2021-10-18T14:07:00Z">
              <w:r w:rsidRPr="00644BF3">
                <w:rPr>
                  <w:rFonts w:cs="Arial"/>
                  <w:lang w:eastAsia="ja-JP"/>
                </w:rPr>
                <w:t>Presence</w:t>
              </w:r>
            </w:ins>
          </w:p>
        </w:tc>
        <w:tc>
          <w:tcPr>
            <w:tcW w:w="1440" w:type="dxa"/>
          </w:tcPr>
          <w:p w14:paraId="0CECD8E9" w14:textId="77777777" w:rsidR="004165B6" w:rsidRPr="00644BF3" w:rsidRDefault="004165B6" w:rsidP="00770E88">
            <w:pPr>
              <w:pStyle w:val="TAH"/>
              <w:rPr>
                <w:ins w:id="642" w:author="Lenovo" w:date="2021-10-18T14:07:00Z"/>
                <w:rFonts w:cs="Arial"/>
                <w:lang w:eastAsia="ja-JP"/>
              </w:rPr>
            </w:pPr>
            <w:ins w:id="643" w:author="Lenovo" w:date="2021-10-18T14:07:00Z">
              <w:r w:rsidRPr="00644BF3">
                <w:rPr>
                  <w:rFonts w:cs="Arial"/>
                  <w:lang w:eastAsia="ja-JP"/>
                </w:rPr>
                <w:t>Range</w:t>
              </w:r>
            </w:ins>
          </w:p>
        </w:tc>
        <w:tc>
          <w:tcPr>
            <w:tcW w:w="1872" w:type="dxa"/>
          </w:tcPr>
          <w:p w14:paraId="754A2A33" w14:textId="77777777" w:rsidR="004165B6" w:rsidRPr="00644BF3" w:rsidRDefault="004165B6" w:rsidP="00770E88">
            <w:pPr>
              <w:pStyle w:val="TAH"/>
              <w:rPr>
                <w:ins w:id="644" w:author="Lenovo" w:date="2021-10-18T14:07:00Z"/>
                <w:rFonts w:cs="Arial"/>
                <w:lang w:eastAsia="ja-JP"/>
              </w:rPr>
            </w:pPr>
            <w:ins w:id="645" w:author="Lenovo" w:date="2021-10-18T14:07:00Z">
              <w:r w:rsidRPr="00644BF3">
                <w:rPr>
                  <w:rFonts w:cs="Arial"/>
                  <w:lang w:eastAsia="ja-JP"/>
                </w:rPr>
                <w:t>IE type and reference</w:t>
              </w:r>
            </w:ins>
          </w:p>
        </w:tc>
        <w:tc>
          <w:tcPr>
            <w:tcW w:w="2880" w:type="dxa"/>
          </w:tcPr>
          <w:p w14:paraId="3941D246" w14:textId="77777777" w:rsidR="004165B6" w:rsidRPr="00644BF3" w:rsidRDefault="004165B6" w:rsidP="00770E88">
            <w:pPr>
              <w:pStyle w:val="TAH"/>
              <w:rPr>
                <w:ins w:id="646" w:author="Lenovo" w:date="2021-10-18T14:07:00Z"/>
                <w:rFonts w:cs="Arial"/>
                <w:lang w:eastAsia="ja-JP"/>
              </w:rPr>
            </w:pPr>
            <w:ins w:id="647" w:author="Lenovo" w:date="2021-10-18T14:07:00Z">
              <w:r w:rsidRPr="00644BF3">
                <w:rPr>
                  <w:rFonts w:cs="Arial"/>
                  <w:lang w:eastAsia="ja-JP"/>
                </w:rPr>
                <w:t>Semantics description</w:t>
              </w:r>
            </w:ins>
          </w:p>
        </w:tc>
      </w:tr>
      <w:tr w:rsidR="004165B6" w:rsidRPr="00644BF3" w14:paraId="1D7DE833" w14:textId="77777777" w:rsidTr="00770E88">
        <w:trPr>
          <w:ins w:id="648" w:author="Lenovo" w:date="2021-10-18T14:07:00Z"/>
        </w:trPr>
        <w:tc>
          <w:tcPr>
            <w:tcW w:w="2448" w:type="dxa"/>
          </w:tcPr>
          <w:p w14:paraId="255E984A" w14:textId="77777777" w:rsidR="004165B6" w:rsidRPr="001D2E49" w:rsidRDefault="004165B6" w:rsidP="00770E88">
            <w:pPr>
              <w:pStyle w:val="TAL"/>
              <w:rPr>
                <w:ins w:id="649" w:author="Lenovo" w:date="2021-10-18T14:07:00Z"/>
                <w:rFonts w:eastAsia="Batang" w:cs="Arial"/>
                <w:lang w:eastAsia="ja-JP"/>
              </w:rPr>
            </w:pPr>
            <w:ins w:id="650" w:author="Lenovo" w:date="2021-10-18T14:07:00Z">
              <w:r>
                <w:rPr>
                  <w:rFonts w:cs="Arial"/>
                  <w:lang w:eastAsia="ja-JP"/>
                </w:rPr>
                <w:t>Area</w:t>
              </w:r>
              <w:r w:rsidRPr="00644BF3">
                <w:rPr>
                  <w:rFonts w:cs="Arial"/>
                  <w:lang w:eastAsia="ja-JP"/>
                </w:rPr>
                <w:t xml:space="preserve"> Session ID</w:t>
              </w:r>
            </w:ins>
          </w:p>
        </w:tc>
        <w:tc>
          <w:tcPr>
            <w:tcW w:w="1080" w:type="dxa"/>
          </w:tcPr>
          <w:p w14:paraId="390521AE" w14:textId="77777777" w:rsidR="004165B6" w:rsidRPr="00644BF3" w:rsidRDefault="004165B6" w:rsidP="00770E88">
            <w:pPr>
              <w:pStyle w:val="TAL"/>
              <w:rPr>
                <w:ins w:id="651" w:author="Lenovo" w:date="2021-10-18T14:07:00Z"/>
                <w:rFonts w:cs="Arial"/>
                <w:lang w:eastAsia="ja-JP"/>
              </w:rPr>
            </w:pPr>
            <w:ins w:id="652" w:author="Lenovo" w:date="2021-10-18T14:07:00Z">
              <w:r w:rsidRPr="00644BF3">
                <w:rPr>
                  <w:rFonts w:cs="Arial"/>
                  <w:lang w:eastAsia="ja-JP"/>
                </w:rPr>
                <w:t>M</w:t>
              </w:r>
            </w:ins>
          </w:p>
        </w:tc>
        <w:tc>
          <w:tcPr>
            <w:tcW w:w="1440" w:type="dxa"/>
          </w:tcPr>
          <w:p w14:paraId="14E9DF0A" w14:textId="77777777" w:rsidR="004165B6" w:rsidRPr="00644BF3" w:rsidRDefault="004165B6" w:rsidP="00770E88">
            <w:pPr>
              <w:pStyle w:val="TAL"/>
              <w:rPr>
                <w:ins w:id="653" w:author="Lenovo" w:date="2021-10-18T14:07:00Z"/>
                <w:i/>
                <w:lang w:eastAsia="ja-JP"/>
              </w:rPr>
            </w:pPr>
          </w:p>
        </w:tc>
        <w:tc>
          <w:tcPr>
            <w:tcW w:w="1872" w:type="dxa"/>
          </w:tcPr>
          <w:p w14:paraId="6B1E3967" w14:textId="77777777" w:rsidR="004165B6" w:rsidRPr="00644BF3" w:rsidRDefault="004165B6" w:rsidP="00770E88">
            <w:pPr>
              <w:pStyle w:val="TAL"/>
              <w:rPr>
                <w:ins w:id="654" w:author="Lenovo" w:date="2021-10-18T14:07:00Z"/>
                <w:lang w:eastAsia="ja-JP"/>
              </w:rPr>
            </w:pPr>
            <w:ins w:id="655" w:author="Lenovo" w:date="2021-10-18T14:07:00Z">
              <w:r>
                <w:rPr>
                  <w:rFonts w:cs="Arial"/>
                  <w:lang w:eastAsia="ja-JP"/>
                </w:rPr>
                <w:t>FFS</w:t>
              </w:r>
            </w:ins>
          </w:p>
        </w:tc>
        <w:tc>
          <w:tcPr>
            <w:tcW w:w="2880" w:type="dxa"/>
          </w:tcPr>
          <w:p w14:paraId="018D1C28" w14:textId="77777777" w:rsidR="004165B6" w:rsidRPr="00644BF3" w:rsidRDefault="004165B6" w:rsidP="00770E88">
            <w:pPr>
              <w:pStyle w:val="TAL"/>
              <w:rPr>
                <w:ins w:id="656" w:author="Lenovo" w:date="2021-10-18T14:07:00Z"/>
                <w:lang w:eastAsia="ja-JP"/>
              </w:rPr>
            </w:pPr>
          </w:p>
        </w:tc>
      </w:tr>
    </w:tbl>
    <w:p w14:paraId="0241B2D1" w14:textId="77777777" w:rsidR="004165B6" w:rsidRDefault="004165B6" w:rsidP="004165B6">
      <w:pPr>
        <w:rPr>
          <w:ins w:id="657" w:author="Lenovo" w:date="2021-10-18T14:07:00Z"/>
          <w:rFonts w:eastAsia="宋体"/>
          <w:lang w:val="en-US" w:eastAsia="zh-CN"/>
        </w:rPr>
      </w:pPr>
    </w:p>
    <w:p w14:paraId="7237C0F0" w14:textId="77777777" w:rsidR="004165B6" w:rsidRDefault="004165B6" w:rsidP="004D4BBE">
      <w:pPr>
        <w:rPr>
          <w:rFonts w:eastAsiaTheme="minorEastAsia"/>
          <w:b/>
          <w:i/>
          <w:color w:val="FF0000"/>
          <w:sz w:val="21"/>
          <w:lang w:eastAsia="zh-CN"/>
        </w:rPr>
      </w:pPr>
    </w:p>
    <w:sectPr w:rsidR="004165B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56255" w14:textId="77777777" w:rsidR="009B545E" w:rsidRDefault="009B545E">
      <w:pPr>
        <w:spacing w:after="0"/>
      </w:pPr>
      <w:r>
        <w:separator/>
      </w:r>
    </w:p>
  </w:endnote>
  <w:endnote w:type="continuationSeparator" w:id="0">
    <w:p w14:paraId="5C795611" w14:textId="77777777" w:rsidR="009B545E" w:rsidRDefault="009B5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E3059" w14:textId="77777777" w:rsidR="009B545E" w:rsidRDefault="009B545E">
      <w:pPr>
        <w:spacing w:after="0"/>
      </w:pPr>
      <w:r>
        <w:separator/>
      </w:r>
    </w:p>
  </w:footnote>
  <w:footnote w:type="continuationSeparator" w:id="0">
    <w:p w14:paraId="2E4737E3" w14:textId="77777777" w:rsidR="009B545E" w:rsidRDefault="009B54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0C706AFE"/>
    <w:lvl w:ilvl="0" w:tplc="6DF0F6DC">
      <w:start w:val="6"/>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31775"/>
    <w:multiLevelType w:val="hybridMultilevel"/>
    <w:tmpl w:val="1BA62BC2"/>
    <w:lvl w:ilvl="0" w:tplc="F3DA81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7D20EE"/>
    <w:multiLevelType w:val="hybridMultilevel"/>
    <w:tmpl w:val="FD9E6310"/>
    <w:lvl w:ilvl="0" w:tplc="6F5230C0">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A12336"/>
    <w:multiLevelType w:val="hybridMultilevel"/>
    <w:tmpl w:val="0A2694A6"/>
    <w:lvl w:ilvl="0" w:tplc="3A5C4F1C">
      <w:start w:val="2"/>
      <w:numFmt w:val="bullet"/>
      <w:lvlText w:val="-"/>
      <w:lvlJc w:val="left"/>
      <w:pPr>
        <w:ind w:left="360" w:hanging="360"/>
      </w:pPr>
      <w:rPr>
        <w:rFonts w:ascii="Times New Roman" w:eastAsiaTheme="minorEastAsia" w:hAnsi="Times New Roman"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9"/>
  </w:num>
  <w:num w:numId="4">
    <w:abstractNumId w:val="2"/>
  </w:num>
  <w:num w:numId="5">
    <w:abstractNumId w:val="8"/>
  </w:num>
  <w:num w:numId="6">
    <w:abstractNumId w:val="6"/>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0"/>
  </w:num>
  <w:num w:numId="13">
    <w:abstractNumId w:val="8"/>
  </w:num>
  <w:num w:numId="14">
    <w:abstractNumId w:val="8"/>
  </w:num>
  <w:num w:numId="15">
    <w:abstractNumId w:val="8"/>
  </w:num>
  <w:num w:numId="16">
    <w:abstractNumId w:val="3"/>
  </w:num>
  <w:num w:numId="17">
    <w:abstractNumId w:val="13"/>
  </w:num>
  <w:num w:numId="18">
    <w:abstractNumId w:val="10"/>
  </w:num>
  <w:num w:numId="19">
    <w:abstractNumId w:val="8"/>
  </w:num>
  <w:num w:numId="20">
    <w:abstractNumId w:val="8"/>
  </w:num>
  <w:num w:numId="21">
    <w:abstractNumId w:val="4"/>
  </w:num>
  <w:num w:numId="22">
    <w:abstractNumId w:val="7"/>
  </w:num>
  <w:num w:numId="23">
    <w:abstractNumId w:val="5"/>
  </w:num>
  <w:num w:numId="24">
    <w:abstractNumId w:val="11"/>
  </w:num>
  <w:num w:numId="25">
    <w:abstractNumId w:val="15"/>
  </w:num>
  <w:num w:numId="26">
    <w:abstractNumId w:val="1"/>
  </w:num>
  <w:num w:numId="27">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A56"/>
    <w:rsid w:val="00045418"/>
    <w:rsid w:val="00046BB2"/>
    <w:rsid w:val="000474DB"/>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0297"/>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3AA"/>
    <w:rsid w:val="0024008A"/>
    <w:rsid w:val="002427E6"/>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F7B"/>
    <w:rsid w:val="00277CC9"/>
    <w:rsid w:val="0028194F"/>
    <w:rsid w:val="00283E0E"/>
    <w:rsid w:val="002858F3"/>
    <w:rsid w:val="00290E4D"/>
    <w:rsid w:val="00291A94"/>
    <w:rsid w:val="00292384"/>
    <w:rsid w:val="00292430"/>
    <w:rsid w:val="00293236"/>
    <w:rsid w:val="00295261"/>
    <w:rsid w:val="002954BF"/>
    <w:rsid w:val="00296159"/>
    <w:rsid w:val="002967A2"/>
    <w:rsid w:val="002970F6"/>
    <w:rsid w:val="002A14C9"/>
    <w:rsid w:val="002A18FF"/>
    <w:rsid w:val="002A221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58CD"/>
    <w:rsid w:val="00367582"/>
    <w:rsid w:val="00370270"/>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165B6"/>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5627"/>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0F78"/>
    <w:rsid w:val="004A179D"/>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39A"/>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5D70"/>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0538"/>
    <w:rsid w:val="00671960"/>
    <w:rsid w:val="0067262A"/>
    <w:rsid w:val="00673B6B"/>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B76BE"/>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2DF3"/>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9ED"/>
    <w:rsid w:val="00804A90"/>
    <w:rsid w:val="0080590D"/>
    <w:rsid w:val="0080653F"/>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E75FE"/>
    <w:rsid w:val="008F2347"/>
    <w:rsid w:val="008F2EDC"/>
    <w:rsid w:val="008F32D0"/>
    <w:rsid w:val="008F5635"/>
    <w:rsid w:val="008F6911"/>
    <w:rsid w:val="008F71A2"/>
    <w:rsid w:val="008F777E"/>
    <w:rsid w:val="009016FE"/>
    <w:rsid w:val="00903F99"/>
    <w:rsid w:val="009076DF"/>
    <w:rsid w:val="009076F8"/>
    <w:rsid w:val="00907DA7"/>
    <w:rsid w:val="00907F64"/>
    <w:rsid w:val="00915728"/>
    <w:rsid w:val="009158A2"/>
    <w:rsid w:val="00922D29"/>
    <w:rsid w:val="00922D2D"/>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545E"/>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09D"/>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3660"/>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4509"/>
    <w:rsid w:val="00C745A1"/>
    <w:rsid w:val="00C749D0"/>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3056"/>
    <w:rsid w:val="00CB4032"/>
    <w:rsid w:val="00CB6AC8"/>
    <w:rsid w:val="00CB7A7D"/>
    <w:rsid w:val="00CC30EC"/>
    <w:rsid w:val="00CC3491"/>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67C95"/>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371B"/>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055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clear" w:pos="1304"/>
        <w:tab w:val="num" w:pos="704"/>
        <w:tab w:val="left" w:pos="1701"/>
      </w:tabs>
      <w:spacing w:after="120"/>
      <w:ind w:left="704" w:hanging="4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1928</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12896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15</cp:revision>
  <cp:lastPrinted>2018-05-22T10:28:00Z</cp:lastPrinted>
  <dcterms:created xsi:type="dcterms:W3CDTF">2021-10-18T05:54:00Z</dcterms:created>
  <dcterms:modified xsi:type="dcterms:W3CDTF">2021-10-21T13:02:00Z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